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65D" w:rsidRDefault="0050765D" w:rsidP="00AC7C1C">
      <w:pPr>
        <w:pStyle w:val="af2"/>
        <w:rPr>
          <w:szCs w:val="28"/>
        </w:rPr>
      </w:pPr>
      <w:r w:rsidRPr="00D05355"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tbrr-g" style="width:41.25pt;height:80.25pt;visibility:visible">
            <v:imagedata r:id="rId7" o:title=""/>
          </v:shape>
        </w:pict>
      </w:r>
    </w:p>
    <w:p w:rsidR="0050765D" w:rsidRDefault="0050765D" w:rsidP="00AC7C1C">
      <w:pPr>
        <w:pStyle w:val="af2"/>
        <w:rPr>
          <w:sz w:val="28"/>
        </w:rPr>
      </w:pPr>
    </w:p>
    <w:p w:rsidR="0050765D" w:rsidRDefault="0050765D" w:rsidP="00AC7C1C">
      <w:pPr>
        <w:pStyle w:val="af2"/>
        <w:rPr>
          <w:sz w:val="28"/>
        </w:rPr>
      </w:pPr>
      <w:r>
        <w:rPr>
          <w:sz w:val="28"/>
        </w:rPr>
        <w:t>ГЛАВА ТАБОРИНСКОГО МУНИЦИПАЛЬНОГО РАЙОНА</w:t>
      </w:r>
    </w:p>
    <w:p w:rsidR="0050765D" w:rsidRDefault="0050765D" w:rsidP="00AC7C1C">
      <w:pPr>
        <w:pStyle w:val="af0"/>
        <w:jc w:val="center"/>
        <w:rPr>
          <w:b/>
          <w:bCs/>
          <w:sz w:val="28"/>
        </w:rPr>
      </w:pPr>
    </w:p>
    <w:p w:rsidR="0050765D" w:rsidRDefault="0050765D" w:rsidP="00AC7C1C">
      <w:pPr>
        <w:pStyle w:val="1"/>
        <w:rPr>
          <w:sz w:val="32"/>
        </w:rPr>
      </w:pPr>
      <w:r>
        <w:rPr>
          <w:sz w:val="32"/>
        </w:rPr>
        <w:t xml:space="preserve"> Р А С П О Р Я Ж Е Н И Е</w:t>
      </w:r>
    </w:p>
    <w:p w:rsidR="0050765D" w:rsidRDefault="0050765D" w:rsidP="00AC7C1C">
      <w:pPr>
        <w:pStyle w:val="1"/>
      </w:pPr>
    </w:p>
    <w:tbl>
      <w:tblPr>
        <w:tblW w:w="0" w:type="auto"/>
        <w:tblInd w:w="-72" w:type="dxa"/>
        <w:tblBorders>
          <w:top w:val="thinThickLargeGap" w:sz="24" w:space="0" w:color="auto"/>
        </w:tblBorders>
        <w:tblLook w:val="0000"/>
      </w:tblPr>
      <w:tblGrid>
        <w:gridCol w:w="9644"/>
      </w:tblGrid>
      <w:tr w:rsidR="0050765D" w:rsidTr="00AC7C1C">
        <w:trPr>
          <w:trHeight w:val="100"/>
        </w:trPr>
        <w:tc>
          <w:tcPr>
            <w:tcW w:w="9720" w:type="dxa"/>
            <w:tcBorders>
              <w:top w:val="thinThickLargeGap" w:sz="24" w:space="0" w:color="auto"/>
              <w:left w:val="nil"/>
              <w:bottom w:val="nil"/>
              <w:right w:val="nil"/>
            </w:tcBorders>
          </w:tcPr>
          <w:p w:rsidR="0050765D" w:rsidRDefault="0050765D">
            <w:pPr>
              <w:pStyle w:val="af0"/>
              <w:rPr>
                <w:sz w:val="28"/>
              </w:rPr>
            </w:pPr>
          </w:p>
        </w:tc>
      </w:tr>
    </w:tbl>
    <w:p w:rsidR="0050765D" w:rsidRPr="008C7600" w:rsidRDefault="0050765D" w:rsidP="00AC7C1C">
      <w:pPr>
        <w:pStyle w:val="af0"/>
        <w:ind w:left="-180"/>
        <w:rPr>
          <w:sz w:val="28"/>
          <w:u w:val="single"/>
        </w:rPr>
      </w:pPr>
      <w:r>
        <w:rPr>
          <w:sz w:val="28"/>
        </w:rPr>
        <w:t xml:space="preserve">от </w:t>
      </w:r>
      <w:r w:rsidRPr="008C7600">
        <w:rPr>
          <w:sz w:val="28"/>
          <w:u w:val="single"/>
        </w:rPr>
        <w:t>11.01.2016г</w:t>
      </w:r>
      <w:r>
        <w:rPr>
          <w:sz w:val="28"/>
        </w:rPr>
        <w:t xml:space="preserve">.  № </w:t>
      </w:r>
      <w:r>
        <w:rPr>
          <w:sz w:val="28"/>
          <w:u w:val="single"/>
        </w:rPr>
        <w:t>6</w:t>
      </w:r>
    </w:p>
    <w:p w:rsidR="0050765D" w:rsidRDefault="0050765D" w:rsidP="00A13287">
      <w:pPr>
        <w:pStyle w:val="af0"/>
        <w:ind w:left="-180"/>
        <w:rPr>
          <w:sz w:val="28"/>
          <w:szCs w:val="28"/>
        </w:rPr>
      </w:pPr>
      <w:bookmarkStart w:id="0" w:name="_GoBack"/>
      <w:bookmarkEnd w:id="0"/>
      <w:r>
        <w:rPr>
          <w:sz w:val="28"/>
        </w:rPr>
        <w:t>с.Таборы</w:t>
      </w:r>
    </w:p>
    <w:p w:rsidR="0050765D" w:rsidRDefault="0050765D" w:rsidP="00E36F3D"/>
    <w:tbl>
      <w:tblPr>
        <w:tblW w:w="0" w:type="auto"/>
        <w:tblLook w:val="00A0"/>
      </w:tblPr>
      <w:tblGrid>
        <w:gridCol w:w="9572"/>
      </w:tblGrid>
      <w:tr w:rsidR="0050765D" w:rsidTr="00D05355">
        <w:tc>
          <w:tcPr>
            <w:tcW w:w="10421" w:type="dxa"/>
          </w:tcPr>
          <w:p w:rsidR="0050765D" w:rsidRPr="00D05355" w:rsidRDefault="0050765D" w:rsidP="006B616A">
            <w:pPr>
              <w:pStyle w:val="ae"/>
            </w:pPr>
            <w:r w:rsidRPr="00D05355">
              <w:t>О комиссии по определению уровня защищенности персональных данных при их обработке в информационных системах персональных данных Администрации Таборинского муниципального района</w:t>
            </w:r>
          </w:p>
        </w:tc>
      </w:tr>
    </w:tbl>
    <w:p w:rsidR="0050765D" w:rsidRPr="0099255F" w:rsidRDefault="0050765D" w:rsidP="003C0C5F"/>
    <w:p w:rsidR="0050765D" w:rsidRPr="00076198" w:rsidRDefault="0050765D" w:rsidP="00A80586">
      <w:pPr>
        <w:ind w:firstLine="709"/>
      </w:pPr>
      <w:r w:rsidRPr="00076198">
        <w:t>В целях выполнения требований постановления Правительства Российской Федерации от</w:t>
      </w:r>
      <w:r>
        <w:t> </w:t>
      </w:r>
      <w:r w:rsidRPr="00076198">
        <w:t>1 ноября 2012 г. № 1119 «Об утверждении требований к защите персональных данных при их обработке в информационных системах персональных данных»</w:t>
      </w:r>
    </w:p>
    <w:p w:rsidR="0050765D" w:rsidRDefault="0050765D" w:rsidP="00A80586">
      <w:pPr>
        <w:pStyle w:val="a5"/>
      </w:pPr>
      <w:r w:rsidRPr="0099255F">
        <w:t>Создать комиссию по определению уровня защищенности персональных данных при их обработке в информационных системах персональных данных Администрации Таборинского муниципального района</w:t>
      </w:r>
      <w:r>
        <w:t xml:space="preserve"> (далее –</w:t>
      </w:r>
      <w:r w:rsidRPr="0099255F">
        <w:t xml:space="preserve"> Комиссия) в составе:</w:t>
      </w:r>
    </w:p>
    <w:p w:rsidR="0050765D" w:rsidRPr="00031A27" w:rsidRDefault="0050765D" w:rsidP="00031A27">
      <w:pPr>
        <w:pStyle w:val="a"/>
        <w:numPr>
          <w:ilvl w:val="0"/>
          <w:numId w:val="0"/>
        </w:numPr>
        <w:rPr>
          <w:sz w:val="22"/>
          <w:szCs w:val="22"/>
        </w:rPr>
      </w:pPr>
    </w:p>
    <w:tbl>
      <w:tblPr>
        <w:tblW w:w="5000" w:type="pct"/>
        <w:tblCellMar>
          <w:top w:w="28" w:type="dxa"/>
          <w:bottom w:w="28" w:type="dxa"/>
        </w:tblCellMar>
        <w:tblLook w:val="00A0"/>
      </w:tblPr>
      <w:tblGrid>
        <w:gridCol w:w="4441"/>
        <w:gridCol w:w="5131"/>
      </w:tblGrid>
      <w:tr w:rsidR="0050765D" w:rsidRPr="00244C07" w:rsidTr="00D05355">
        <w:tc>
          <w:tcPr>
            <w:tcW w:w="2320" w:type="pct"/>
          </w:tcPr>
          <w:p w:rsidR="0050765D" w:rsidRPr="00D05355" w:rsidRDefault="0050765D" w:rsidP="008E420A">
            <w:pPr>
              <w:rPr>
                <w:b/>
              </w:rPr>
            </w:pPr>
            <w:r w:rsidRPr="00D05355">
              <w:rPr>
                <w:b/>
                <w:lang w:val="en-US"/>
              </w:rPr>
              <w:t xml:space="preserve">Председатель </w:t>
            </w:r>
            <w:r w:rsidRPr="00D05355">
              <w:rPr>
                <w:b/>
              </w:rPr>
              <w:t>комиссии:</w:t>
            </w:r>
          </w:p>
        </w:tc>
        <w:tc>
          <w:tcPr>
            <w:tcW w:w="2680" w:type="pct"/>
          </w:tcPr>
          <w:p w:rsidR="0050765D" w:rsidRPr="00D05355" w:rsidRDefault="0050765D" w:rsidP="008E420A">
            <w:pPr>
              <w:rPr>
                <w:b/>
                <w:lang w:val="en-US"/>
              </w:rPr>
            </w:pPr>
          </w:p>
        </w:tc>
      </w:tr>
      <w:tr w:rsidR="0050765D" w:rsidRPr="00244C07" w:rsidTr="00D05355">
        <w:tc>
          <w:tcPr>
            <w:tcW w:w="2320" w:type="pct"/>
          </w:tcPr>
          <w:p w:rsidR="0050765D" w:rsidRPr="00D05355" w:rsidRDefault="0050765D" w:rsidP="008E420A">
            <w:pPr>
              <w:rPr>
                <w:color w:val="0000FF"/>
                <w:lang w:val="en-US"/>
              </w:rPr>
            </w:pPr>
            <w:r w:rsidRPr="00D05355">
              <w:rPr>
                <w:lang w:val="en-US"/>
              </w:rPr>
              <w:t>Кельбиханова Ольга Ивановна</w:t>
            </w:r>
          </w:p>
        </w:tc>
        <w:tc>
          <w:tcPr>
            <w:tcW w:w="2680" w:type="pct"/>
          </w:tcPr>
          <w:p w:rsidR="0050765D" w:rsidRPr="00D05355" w:rsidRDefault="0050765D" w:rsidP="00A47E22">
            <w:pPr>
              <w:rPr>
                <w:lang w:val="en-US"/>
              </w:rPr>
            </w:pPr>
            <w:r w:rsidRPr="00D05355">
              <w:rPr>
                <w:lang w:val="en-US"/>
              </w:rPr>
              <w:t xml:space="preserve">главный специалист </w:t>
            </w:r>
          </w:p>
        </w:tc>
      </w:tr>
      <w:tr w:rsidR="0050765D" w:rsidRPr="00244C07" w:rsidTr="00D05355">
        <w:tc>
          <w:tcPr>
            <w:tcW w:w="2320" w:type="pct"/>
          </w:tcPr>
          <w:p w:rsidR="0050765D" w:rsidRPr="00D05355" w:rsidRDefault="0050765D" w:rsidP="008E420A">
            <w:pPr>
              <w:rPr>
                <w:b/>
                <w:lang w:val="en-US"/>
              </w:rPr>
            </w:pPr>
            <w:r w:rsidRPr="00D05355">
              <w:rPr>
                <w:b/>
              </w:rPr>
              <w:t>Члены</w:t>
            </w:r>
            <w:r>
              <w:rPr>
                <w:b/>
              </w:rPr>
              <w:t xml:space="preserve"> </w:t>
            </w:r>
            <w:r w:rsidRPr="00D05355">
              <w:rPr>
                <w:b/>
              </w:rPr>
              <w:t>комиссии</w:t>
            </w:r>
            <w:r w:rsidRPr="00D05355">
              <w:rPr>
                <w:b/>
                <w:lang w:val="en-US"/>
              </w:rPr>
              <w:t>:</w:t>
            </w:r>
          </w:p>
        </w:tc>
        <w:tc>
          <w:tcPr>
            <w:tcW w:w="2680" w:type="pct"/>
          </w:tcPr>
          <w:p w:rsidR="0050765D" w:rsidRPr="00D05355" w:rsidRDefault="0050765D" w:rsidP="008E420A">
            <w:pPr>
              <w:rPr>
                <w:b/>
                <w:lang w:val="en-US"/>
              </w:rPr>
            </w:pPr>
          </w:p>
        </w:tc>
      </w:tr>
      <w:tr w:rsidR="0050765D" w:rsidRPr="00244C07" w:rsidTr="00D05355">
        <w:tc>
          <w:tcPr>
            <w:tcW w:w="2320" w:type="pct"/>
          </w:tcPr>
          <w:p w:rsidR="0050765D" w:rsidRPr="00D05355" w:rsidRDefault="0050765D" w:rsidP="008E420A">
            <w:pPr>
              <w:rPr>
                <w:color w:val="0000FF"/>
              </w:rPr>
            </w:pPr>
            <w:r w:rsidRPr="00D05355">
              <w:rPr>
                <w:lang w:val="en-US"/>
              </w:rPr>
              <w:t>Бармин Илья Анатольевич</w:t>
            </w:r>
          </w:p>
        </w:tc>
        <w:tc>
          <w:tcPr>
            <w:tcW w:w="2680" w:type="pct"/>
          </w:tcPr>
          <w:p w:rsidR="0050765D" w:rsidRPr="00D05355" w:rsidRDefault="0050765D" w:rsidP="008E420A">
            <w:pPr>
              <w:rPr>
                <w:lang w:val="en-US"/>
              </w:rPr>
            </w:pPr>
            <w:r w:rsidRPr="00D05355">
              <w:rPr>
                <w:lang w:val="en-US"/>
              </w:rPr>
              <w:t>ведущий специалист</w:t>
            </w:r>
          </w:p>
        </w:tc>
      </w:tr>
      <w:tr w:rsidR="0050765D" w:rsidRPr="00244C07" w:rsidTr="00D05355">
        <w:tc>
          <w:tcPr>
            <w:tcW w:w="2320" w:type="pct"/>
          </w:tcPr>
          <w:p w:rsidR="0050765D" w:rsidRPr="00D05355" w:rsidRDefault="0050765D" w:rsidP="008E420A">
            <w:pPr>
              <w:rPr>
                <w:color w:val="0000FF"/>
              </w:rPr>
            </w:pPr>
            <w:r w:rsidRPr="00D05355">
              <w:rPr>
                <w:lang w:val="en-US"/>
              </w:rPr>
              <w:t>Казаринов Алексей Андреевич</w:t>
            </w:r>
          </w:p>
        </w:tc>
        <w:tc>
          <w:tcPr>
            <w:tcW w:w="2680" w:type="pct"/>
          </w:tcPr>
          <w:p w:rsidR="0050765D" w:rsidRPr="00D05355" w:rsidRDefault="0050765D" w:rsidP="008E420A">
            <w:pPr>
              <w:rPr>
                <w:lang w:val="en-US"/>
              </w:rPr>
            </w:pPr>
            <w:r w:rsidRPr="00D05355">
              <w:rPr>
                <w:lang w:val="en-US"/>
              </w:rPr>
              <w:t>главный специалист</w:t>
            </w:r>
          </w:p>
        </w:tc>
      </w:tr>
      <w:tr w:rsidR="0050765D" w:rsidRPr="00244C07" w:rsidTr="00D05355">
        <w:tc>
          <w:tcPr>
            <w:tcW w:w="2320" w:type="pct"/>
          </w:tcPr>
          <w:p w:rsidR="0050765D" w:rsidRPr="00D05355" w:rsidRDefault="0050765D" w:rsidP="008E420A">
            <w:pPr>
              <w:rPr>
                <w:color w:val="0000FF"/>
              </w:rPr>
            </w:pPr>
            <w:r w:rsidRPr="00D05355">
              <w:rPr>
                <w:lang w:val="en-US"/>
              </w:rPr>
              <w:t>Портнягина Анна Сергеевна</w:t>
            </w:r>
          </w:p>
        </w:tc>
        <w:tc>
          <w:tcPr>
            <w:tcW w:w="2680" w:type="pct"/>
          </w:tcPr>
          <w:p w:rsidR="0050765D" w:rsidRPr="00D05355" w:rsidRDefault="0050765D" w:rsidP="008E420A">
            <w:pPr>
              <w:rPr>
                <w:lang w:val="en-US"/>
              </w:rPr>
            </w:pPr>
            <w:r w:rsidRPr="00D05355">
              <w:rPr>
                <w:lang w:val="en-US"/>
              </w:rPr>
              <w:t>главный специалист</w:t>
            </w:r>
          </w:p>
        </w:tc>
      </w:tr>
      <w:tr w:rsidR="0050765D" w:rsidRPr="00244C07" w:rsidTr="00D05355">
        <w:tc>
          <w:tcPr>
            <w:tcW w:w="2320" w:type="pct"/>
          </w:tcPr>
          <w:p w:rsidR="0050765D" w:rsidRPr="00D05355" w:rsidRDefault="0050765D" w:rsidP="008E420A">
            <w:pPr>
              <w:rPr>
                <w:color w:val="0000FF"/>
              </w:rPr>
            </w:pPr>
            <w:r w:rsidRPr="00D05355">
              <w:rPr>
                <w:lang w:val="en-US"/>
              </w:rPr>
              <w:t>Михайлова Ольга Владимировна</w:t>
            </w:r>
          </w:p>
        </w:tc>
        <w:tc>
          <w:tcPr>
            <w:tcW w:w="2680" w:type="pct"/>
          </w:tcPr>
          <w:p w:rsidR="0050765D" w:rsidRPr="00D05355" w:rsidRDefault="0050765D" w:rsidP="008E420A">
            <w:pPr>
              <w:rPr>
                <w:lang w:val="en-US"/>
              </w:rPr>
            </w:pPr>
            <w:r w:rsidRPr="00D05355">
              <w:rPr>
                <w:lang w:val="en-US"/>
              </w:rPr>
              <w:t>главный специалист</w:t>
            </w:r>
          </w:p>
        </w:tc>
      </w:tr>
    </w:tbl>
    <w:p w:rsidR="0050765D" w:rsidRPr="0099255F" w:rsidRDefault="0050765D" w:rsidP="00FF0EAE">
      <w:pPr>
        <w:pStyle w:val="a"/>
      </w:pPr>
      <w:r w:rsidRPr="0099255F">
        <w:t>Комиссии обеспечить проведение работ по определению уровня защищенности персональных данных при их обработке в информационных системах персональных данных Администрации Таборинского муниципального района</w:t>
      </w:r>
      <w:r w:rsidRPr="0099255F">
        <w:rPr>
          <w:color w:val="000000"/>
        </w:rPr>
        <w:t xml:space="preserve"> в соответствии с «Требованиями к защите персональных данных при их обработке в информационных системах персональных данных», утвержденными постановлением Правительства РФ от 1 ноября 2012 г. № 1119.</w:t>
      </w:r>
    </w:p>
    <w:p w:rsidR="0050765D" w:rsidRDefault="0050765D" w:rsidP="008C7600">
      <w:pPr>
        <w:pStyle w:val="a7"/>
        <w:spacing w:after="0"/>
      </w:pPr>
      <w:r w:rsidRPr="0099255F">
        <w:t xml:space="preserve">Контроль за </w:t>
      </w:r>
      <w:r>
        <w:t>ис</w:t>
      </w:r>
      <w:r w:rsidRPr="0099255F">
        <w:t>полнением настоящего распоряжения оставляю за со</w:t>
      </w:r>
      <w:r>
        <w:t>б</w:t>
      </w:r>
      <w:r w:rsidRPr="0099255F">
        <w:t>ой.</w:t>
      </w:r>
    </w:p>
    <w:p w:rsidR="0050765D" w:rsidRPr="008C7600" w:rsidRDefault="0050765D" w:rsidP="008C7600">
      <w:pPr>
        <w:pStyle w:val="a"/>
        <w:numPr>
          <w:ilvl w:val="0"/>
          <w:numId w:val="0"/>
        </w:numPr>
      </w:pPr>
    </w:p>
    <w:tbl>
      <w:tblPr>
        <w:tblW w:w="5000" w:type="pct"/>
        <w:jc w:val="center"/>
        <w:tblLook w:val="0000"/>
      </w:tblPr>
      <w:tblGrid>
        <w:gridCol w:w="5060"/>
        <w:gridCol w:w="4512"/>
      </w:tblGrid>
      <w:tr w:rsidR="0050765D" w:rsidRPr="00CC47CE" w:rsidTr="00906EC9">
        <w:trPr>
          <w:jc w:val="center"/>
        </w:trPr>
        <w:tc>
          <w:tcPr>
            <w:tcW w:w="2643" w:type="pct"/>
          </w:tcPr>
          <w:p w:rsidR="0050765D" w:rsidRDefault="0050765D" w:rsidP="008C7600">
            <w:pPr>
              <w:widowControl w:val="0"/>
              <w:autoSpaceDE w:val="0"/>
              <w:autoSpaceDN w:val="0"/>
              <w:adjustRightInd w:val="0"/>
              <w:jc w:val="left"/>
            </w:pPr>
            <w:r w:rsidRPr="00745934">
              <w:t>Глава Таборинского</w:t>
            </w:r>
          </w:p>
          <w:p w:rsidR="0050765D" w:rsidRPr="00CC47CE" w:rsidRDefault="0050765D" w:rsidP="008C7600">
            <w:pPr>
              <w:widowControl w:val="0"/>
              <w:autoSpaceDE w:val="0"/>
              <w:autoSpaceDN w:val="0"/>
              <w:adjustRightInd w:val="0"/>
              <w:jc w:val="left"/>
            </w:pPr>
            <w:r w:rsidRPr="00745934">
              <w:t>муниципального района</w:t>
            </w:r>
          </w:p>
        </w:tc>
        <w:tc>
          <w:tcPr>
            <w:tcW w:w="2357" w:type="pct"/>
            <w:vAlign w:val="bottom"/>
          </w:tcPr>
          <w:p w:rsidR="0050765D" w:rsidRPr="00CC47CE" w:rsidRDefault="0050765D" w:rsidP="008C7600">
            <w:pPr>
              <w:widowControl w:val="0"/>
              <w:autoSpaceDE w:val="0"/>
              <w:autoSpaceDN w:val="0"/>
              <w:adjustRightInd w:val="0"/>
              <w:jc w:val="right"/>
            </w:pPr>
            <w:r w:rsidRPr="00745934">
              <w:t>В.А. Роененко</w:t>
            </w:r>
          </w:p>
        </w:tc>
      </w:tr>
    </w:tbl>
    <w:p w:rsidR="0050765D" w:rsidRDefault="0050765D"/>
    <w:sectPr w:rsidR="0050765D" w:rsidSect="008C7600">
      <w:headerReference w:type="default" r:id="rId8"/>
      <w:headerReference w:type="first" r:id="rId9"/>
      <w:pgSz w:w="11906" w:h="16838"/>
      <w:pgMar w:top="1133" w:right="850" w:bottom="72" w:left="1700" w:header="709" w:footer="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65D" w:rsidRDefault="0050765D" w:rsidP="007632DC">
      <w:r>
        <w:separator/>
      </w:r>
    </w:p>
  </w:endnote>
  <w:endnote w:type="continuationSeparator" w:id="1">
    <w:p w:rsidR="0050765D" w:rsidRDefault="0050765D" w:rsidP="00763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65D" w:rsidRDefault="0050765D" w:rsidP="007632DC">
      <w:r>
        <w:separator/>
      </w:r>
    </w:p>
  </w:footnote>
  <w:footnote w:type="continuationSeparator" w:id="1">
    <w:p w:rsidR="0050765D" w:rsidRDefault="0050765D" w:rsidP="007632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65D" w:rsidRDefault="0050765D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50765D" w:rsidRDefault="0050765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65D" w:rsidRDefault="0050765D">
    <w:pPr>
      <w:pStyle w:val="Header"/>
    </w:pPr>
  </w:p>
  <w:p w:rsidR="0050765D" w:rsidRDefault="0050765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B23"/>
    <w:multiLevelType w:val="hybridMultilevel"/>
    <w:tmpl w:val="47BC602E"/>
    <w:lvl w:ilvl="0" w:tplc="2E500F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E625B1E"/>
    <w:multiLevelType w:val="hybridMultilevel"/>
    <w:tmpl w:val="AB7A153A"/>
    <w:lvl w:ilvl="0" w:tplc="CAE41738">
      <w:start w:val="1"/>
      <w:numFmt w:val="decimal"/>
      <w:pStyle w:val="a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72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5CC7"/>
    <w:rsid w:val="0001708C"/>
    <w:rsid w:val="00031A27"/>
    <w:rsid w:val="00032CA1"/>
    <w:rsid w:val="00041581"/>
    <w:rsid w:val="00050A3E"/>
    <w:rsid w:val="00076198"/>
    <w:rsid w:val="000D4A51"/>
    <w:rsid w:val="00100F35"/>
    <w:rsid w:val="00106712"/>
    <w:rsid w:val="001301EB"/>
    <w:rsid w:val="00131D25"/>
    <w:rsid w:val="0013369D"/>
    <w:rsid w:val="00184930"/>
    <w:rsid w:val="0019294A"/>
    <w:rsid w:val="001A3D02"/>
    <w:rsid w:val="001A63C3"/>
    <w:rsid w:val="001B131D"/>
    <w:rsid w:val="001D6DC4"/>
    <w:rsid w:val="001E25E9"/>
    <w:rsid w:val="001E47B5"/>
    <w:rsid w:val="001E4A62"/>
    <w:rsid w:val="001E51F2"/>
    <w:rsid w:val="002137B7"/>
    <w:rsid w:val="00244C07"/>
    <w:rsid w:val="00253FBF"/>
    <w:rsid w:val="002624C0"/>
    <w:rsid w:val="0027550C"/>
    <w:rsid w:val="00283ECF"/>
    <w:rsid w:val="002C2788"/>
    <w:rsid w:val="002C4C6A"/>
    <w:rsid w:val="0030572B"/>
    <w:rsid w:val="0036488F"/>
    <w:rsid w:val="0036506F"/>
    <w:rsid w:val="003872EC"/>
    <w:rsid w:val="00390080"/>
    <w:rsid w:val="00395307"/>
    <w:rsid w:val="003966C0"/>
    <w:rsid w:val="0039672F"/>
    <w:rsid w:val="003A5E1C"/>
    <w:rsid w:val="003B30EC"/>
    <w:rsid w:val="003C0C5F"/>
    <w:rsid w:val="003E5658"/>
    <w:rsid w:val="003F4CC2"/>
    <w:rsid w:val="00437E4A"/>
    <w:rsid w:val="00440BA2"/>
    <w:rsid w:val="004441F7"/>
    <w:rsid w:val="00453151"/>
    <w:rsid w:val="00455D99"/>
    <w:rsid w:val="00473DAB"/>
    <w:rsid w:val="00496D34"/>
    <w:rsid w:val="004B174E"/>
    <w:rsid w:val="004B2314"/>
    <w:rsid w:val="004B3E4D"/>
    <w:rsid w:val="004B4105"/>
    <w:rsid w:val="0050765D"/>
    <w:rsid w:val="005353AC"/>
    <w:rsid w:val="00544011"/>
    <w:rsid w:val="00550D28"/>
    <w:rsid w:val="0056102A"/>
    <w:rsid w:val="005709CF"/>
    <w:rsid w:val="005749D6"/>
    <w:rsid w:val="00583849"/>
    <w:rsid w:val="005A774C"/>
    <w:rsid w:val="005C2343"/>
    <w:rsid w:val="005D7437"/>
    <w:rsid w:val="005F7959"/>
    <w:rsid w:val="00616A9A"/>
    <w:rsid w:val="0061721A"/>
    <w:rsid w:val="006300EA"/>
    <w:rsid w:val="0069247C"/>
    <w:rsid w:val="006925D8"/>
    <w:rsid w:val="006978A7"/>
    <w:rsid w:val="006A029A"/>
    <w:rsid w:val="006A03A1"/>
    <w:rsid w:val="006B0509"/>
    <w:rsid w:val="006B616A"/>
    <w:rsid w:val="00710312"/>
    <w:rsid w:val="00714BAB"/>
    <w:rsid w:val="0072658F"/>
    <w:rsid w:val="00735996"/>
    <w:rsid w:val="00745934"/>
    <w:rsid w:val="007632DC"/>
    <w:rsid w:val="00774F8B"/>
    <w:rsid w:val="0078321B"/>
    <w:rsid w:val="0079399E"/>
    <w:rsid w:val="007946E6"/>
    <w:rsid w:val="00796123"/>
    <w:rsid w:val="007C0F1D"/>
    <w:rsid w:val="007C5235"/>
    <w:rsid w:val="007C71B9"/>
    <w:rsid w:val="007D0DA5"/>
    <w:rsid w:val="007F678D"/>
    <w:rsid w:val="008215EF"/>
    <w:rsid w:val="00825780"/>
    <w:rsid w:val="00830E84"/>
    <w:rsid w:val="00831D34"/>
    <w:rsid w:val="00841BEC"/>
    <w:rsid w:val="00856FA9"/>
    <w:rsid w:val="00870558"/>
    <w:rsid w:val="0087141B"/>
    <w:rsid w:val="008969AB"/>
    <w:rsid w:val="008A1362"/>
    <w:rsid w:val="008C6AAA"/>
    <w:rsid w:val="008C7600"/>
    <w:rsid w:val="008E420A"/>
    <w:rsid w:val="008E5082"/>
    <w:rsid w:val="008F0A04"/>
    <w:rsid w:val="00902855"/>
    <w:rsid w:val="00906EC9"/>
    <w:rsid w:val="00950BC4"/>
    <w:rsid w:val="009558C2"/>
    <w:rsid w:val="00961184"/>
    <w:rsid w:val="0099255F"/>
    <w:rsid w:val="009B6B07"/>
    <w:rsid w:val="009B6C8D"/>
    <w:rsid w:val="009C7818"/>
    <w:rsid w:val="009D2DAE"/>
    <w:rsid w:val="00A13287"/>
    <w:rsid w:val="00A140BA"/>
    <w:rsid w:val="00A2188A"/>
    <w:rsid w:val="00A24302"/>
    <w:rsid w:val="00A30C3C"/>
    <w:rsid w:val="00A36AC3"/>
    <w:rsid w:val="00A4081F"/>
    <w:rsid w:val="00A47E22"/>
    <w:rsid w:val="00A56DD7"/>
    <w:rsid w:val="00A62D0B"/>
    <w:rsid w:val="00A65710"/>
    <w:rsid w:val="00A75C59"/>
    <w:rsid w:val="00A80586"/>
    <w:rsid w:val="00A91866"/>
    <w:rsid w:val="00AC3951"/>
    <w:rsid w:val="00AC7C1C"/>
    <w:rsid w:val="00AD7CF5"/>
    <w:rsid w:val="00B17C0E"/>
    <w:rsid w:val="00B242E3"/>
    <w:rsid w:val="00B611F6"/>
    <w:rsid w:val="00B93814"/>
    <w:rsid w:val="00B9747E"/>
    <w:rsid w:val="00BD7AEA"/>
    <w:rsid w:val="00BF7082"/>
    <w:rsid w:val="00C1140A"/>
    <w:rsid w:val="00C31E71"/>
    <w:rsid w:val="00C43585"/>
    <w:rsid w:val="00C71169"/>
    <w:rsid w:val="00C77321"/>
    <w:rsid w:val="00C96847"/>
    <w:rsid w:val="00CC47CE"/>
    <w:rsid w:val="00CC49BF"/>
    <w:rsid w:val="00CE4500"/>
    <w:rsid w:val="00D05355"/>
    <w:rsid w:val="00D11D91"/>
    <w:rsid w:val="00D20155"/>
    <w:rsid w:val="00D21145"/>
    <w:rsid w:val="00D2675A"/>
    <w:rsid w:val="00D763E5"/>
    <w:rsid w:val="00D76DC6"/>
    <w:rsid w:val="00D77D82"/>
    <w:rsid w:val="00D84DB5"/>
    <w:rsid w:val="00D855BF"/>
    <w:rsid w:val="00D85CC7"/>
    <w:rsid w:val="00D85D7D"/>
    <w:rsid w:val="00D87573"/>
    <w:rsid w:val="00DA6271"/>
    <w:rsid w:val="00DA65A8"/>
    <w:rsid w:val="00DB3F30"/>
    <w:rsid w:val="00DC3AE6"/>
    <w:rsid w:val="00DC642F"/>
    <w:rsid w:val="00DD3940"/>
    <w:rsid w:val="00DE21F9"/>
    <w:rsid w:val="00DF2C11"/>
    <w:rsid w:val="00E07B94"/>
    <w:rsid w:val="00E13933"/>
    <w:rsid w:val="00E241B6"/>
    <w:rsid w:val="00E2709A"/>
    <w:rsid w:val="00E30207"/>
    <w:rsid w:val="00E36F3D"/>
    <w:rsid w:val="00E469A8"/>
    <w:rsid w:val="00E73351"/>
    <w:rsid w:val="00E82E67"/>
    <w:rsid w:val="00E86661"/>
    <w:rsid w:val="00E9718E"/>
    <w:rsid w:val="00EB6234"/>
    <w:rsid w:val="00EF2BB2"/>
    <w:rsid w:val="00F12580"/>
    <w:rsid w:val="00F33438"/>
    <w:rsid w:val="00F342EA"/>
    <w:rsid w:val="00F458CF"/>
    <w:rsid w:val="00F8600C"/>
    <w:rsid w:val="00FC7262"/>
    <w:rsid w:val="00FF0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1B6"/>
    <w:pPr>
      <w:jc w:val="both"/>
    </w:pPr>
    <w:rPr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12580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12580"/>
    <w:rPr>
      <w:rFonts w:ascii="Cambria" w:hAnsi="Cambria" w:cs="Times New Roman"/>
      <w:color w:val="243F60"/>
    </w:rPr>
  </w:style>
  <w:style w:type="paragraph" w:styleId="ListParagraph">
    <w:name w:val="List Paragraph"/>
    <w:basedOn w:val="Normal"/>
    <w:uiPriority w:val="99"/>
    <w:qFormat/>
    <w:rsid w:val="00CE4500"/>
    <w:pPr>
      <w:ind w:left="708"/>
    </w:pPr>
  </w:style>
  <w:style w:type="paragraph" w:styleId="Header">
    <w:name w:val="header"/>
    <w:basedOn w:val="Normal"/>
    <w:link w:val="HeaderChar"/>
    <w:uiPriority w:val="99"/>
    <w:rsid w:val="007632DC"/>
    <w:pPr>
      <w:tabs>
        <w:tab w:val="center" w:pos="4677"/>
        <w:tab w:val="right" w:pos="9355"/>
      </w:tabs>
    </w:pPr>
    <w:rPr>
      <w:rFonts w:eastAsia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32DC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rsid w:val="007632DC"/>
    <w:pPr>
      <w:tabs>
        <w:tab w:val="center" w:pos="4677"/>
        <w:tab w:val="right" w:pos="9355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632DC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rsid w:val="003A5E1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A5E1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A5E1C"/>
    <w:rPr>
      <w:rFonts w:ascii="Times New Roman" w:hAnsi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A5E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A5E1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3A5E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5E1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3A5E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name w:val="Таблицы в шаблонах"/>
    <w:uiPriority w:val="99"/>
    <w:rsid w:val="00774F8B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Times New Roman" w:hAnsi="Times New Roman" w:cs="Times New Roman"/>
        <w:b/>
        <w:sz w:val="22"/>
      </w:rPr>
    </w:tblStylePr>
  </w:style>
  <w:style w:type="paragraph" w:styleId="NoSpacing">
    <w:name w:val="No Spacing"/>
    <w:uiPriority w:val="99"/>
    <w:qFormat/>
    <w:rsid w:val="0099255F"/>
    <w:pPr>
      <w:spacing w:line="276" w:lineRule="auto"/>
      <w:jc w:val="both"/>
    </w:pPr>
    <w:rPr>
      <w:rFonts w:eastAsia="Times New Roman"/>
      <w:sz w:val="24"/>
      <w:szCs w:val="24"/>
    </w:rPr>
  </w:style>
  <w:style w:type="paragraph" w:customStyle="1" w:styleId="a1">
    <w:name w:val="Написание специального слова"/>
    <w:basedOn w:val="Normal"/>
    <w:next w:val="Normal"/>
    <w:link w:val="a2"/>
    <w:uiPriority w:val="99"/>
    <w:rsid w:val="00C77321"/>
    <w:pPr>
      <w:jc w:val="left"/>
    </w:pPr>
    <w:rPr>
      <w:spacing w:val="60"/>
    </w:rPr>
  </w:style>
  <w:style w:type="paragraph" w:customStyle="1" w:styleId="a">
    <w:name w:val="Отступы элементов списка"/>
    <w:basedOn w:val="Normal"/>
    <w:link w:val="a3"/>
    <w:uiPriority w:val="99"/>
    <w:rsid w:val="00F12580"/>
    <w:pPr>
      <w:widowControl w:val="0"/>
      <w:numPr>
        <w:numId w:val="3"/>
      </w:numPr>
      <w:tabs>
        <w:tab w:val="left" w:pos="993"/>
      </w:tabs>
      <w:autoSpaceDE w:val="0"/>
      <w:autoSpaceDN w:val="0"/>
      <w:adjustRightInd w:val="0"/>
      <w:ind w:left="0" w:firstLine="709"/>
    </w:pPr>
  </w:style>
  <w:style w:type="character" w:customStyle="1" w:styleId="a3">
    <w:name w:val="Отступы элементов списка Знак"/>
    <w:basedOn w:val="DefaultParagraphFont"/>
    <w:link w:val="a"/>
    <w:uiPriority w:val="99"/>
    <w:locked/>
    <w:rsid w:val="00F12580"/>
    <w:rPr>
      <w:rFonts w:cs="Times New Roman"/>
    </w:rPr>
  </w:style>
  <w:style w:type="table" w:customStyle="1" w:styleId="a4">
    <w:name w:val="Название документа"/>
    <w:uiPriority w:val="99"/>
    <w:rsid w:val="001301EB"/>
    <w:rPr>
      <w:rFonts w:eastAsia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">
    <w:name w:val="Написание специального слова Знак"/>
    <w:basedOn w:val="DefaultParagraphFont"/>
    <w:link w:val="a1"/>
    <w:uiPriority w:val="99"/>
    <w:locked/>
    <w:rsid w:val="00C77321"/>
    <w:rPr>
      <w:rFonts w:ascii="Times New Roman" w:hAnsi="Times New Roman" w:cs="Times New Roman"/>
      <w:spacing w:val="60"/>
      <w:sz w:val="24"/>
      <w:szCs w:val="24"/>
    </w:rPr>
  </w:style>
  <w:style w:type="paragraph" w:customStyle="1" w:styleId="a5">
    <w:name w:val="Отступ до тела приказа"/>
    <w:basedOn w:val="a"/>
    <w:next w:val="a"/>
    <w:link w:val="a6"/>
    <w:uiPriority w:val="99"/>
    <w:rsid w:val="00A80586"/>
  </w:style>
  <w:style w:type="paragraph" w:customStyle="1" w:styleId="a7">
    <w:name w:val="Отступ после тела приказа"/>
    <w:basedOn w:val="a"/>
    <w:next w:val="a"/>
    <w:uiPriority w:val="99"/>
    <w:rsid w:val="003C0C5F"/>
    <w:pPr>
      <w:spacing w:after="643"/>
    </w:pPr>
  </w:style>
  <w:style w:type="paragraph" w:customStyle="1" w:styleId="a8">
    <w:name w:val="Атрибуты приказа левый верх"/>
    <w:basedOn w:val="Normal"/>
    <w:uiPriority w:val="99"/>
    <w:rsid w:val="00437E4A"/>
    <w:pPr>
      <w:jc w:val="left"/>
    </w:pPr>
    <w:rPr>
      <w:rFonts w:eastAsia="Times New Roman"/>
      <w:szCs w:val="24"/>
    </w:rPr>
  </w:style>
  <w:style w:type="character" w:customStyle="1" w:styleId="a6">
    <w:name w:val="Отступ до тела приказа Знак"/>
    <w:basedOn w:val="a3"/>
    <w:link w:val="a5"/>
    <w:uiPriority w:val="99"/>
    <w:locked/>
    <w:rsid w:val="00A80586"/>
  </w:style>
  <w:style w:type="paragraph" w:customStyle="1" w:styleId="a9">
    <w:name w:val="Атрибуты приказа средний верх"/>
    <w:basedOn w:val="Normal"/>
    <w:uiPriority w:val="99"/>
    <w:rsid w:val="00437E4A"/>
    <w:pPr>
      <w:jc w:val="center"/>
    </w:pPr>
    <w:rPr>
      <w:rFonts w:eastAsia="Times New Roman"/>
      <w:szCs w:val="24"/>
    </w:rPr>
  </w:style>
  <w:style w:type="paragraph" w:customStyle="1" w:styleId="aa">
    <w:name w:val="Атрибуты приказа правый верх"/>
    <w:basedOn w:val="Normal"/>
    <w:uiPriority w:val="99"/>
    <w:rsid w:val="00437E4A"/>
    <w:pPr>
      <w:jc w:val="right"/>
    </w:pPr>
    <w:rPr>
      <w:rFonts w:eastAsia="Times New Roman"/>
      <w:szCs w:val="24"/>
    </w:rPr>
  </w:style>
  <w:style w:type="paragraph" w:customStyle="1" w:styleId="ab">
    <w:name w:val="Атрибуты приказа левый низ"/>
    <w:basedOn w:val="Normal"/>
    <w:uiPriority w:val="99"/>
    <w:rsid w:val="00437E4A"/>
    <w:pPr>
      <w:jc w:val="left"/>
    </w:pPr>
    <w:rPr>
      <w:rFonts w:eastAsia="Times New Roman"/>
      <w:szCs w:val="24"/>
    </w:rPr>
  </w:style>
  <w:style w:type="paragraph" w:customStyle="1" w:styleId="ac">
    <w:name w:val="Атрибуты приказа средний низ"/>
    <w:basedOn w:val="Normal"/>
    <w:uiPriority w:val="99"/>
    <w:rsid w:val="00437E4A"/>
    <w:pPr>
      <w:jc w:val="center"/>
    </w:pPr>
    <w:rPr>
      <w:rFonts w:eastAsia="Times New Roman"/>
      <w:szCs w:val="24"/>
    </w:rPr>
  </w:style>
  <w:style w:type="paragraph" w:customStyle="1" w:styleId="ad">
    <w:name w:val="Атрибуты приказа правый низ"/>
    <w:basedOn w:val="Normal"/>
    <w:uiPriority w:val="99"/>
    <w:rsid w:val="00437E4A"/>
    <w:pPr>
      <w:jc w:val="right"/>
    </w:pPr>
    <w:rPr>
      <w:rFonts w:eastAsia="Times New Roman"/>
      <w:szCs w:val="24"/>
    </w:rPr>
  </w:style>
  <w:style w:type="paragraph" w:customStyle="1" w:styleId="ae">
    <w:name w:val="Абзац названия документа"/>
    <w:basedOn w:val="Normal"/>
    <w:link w:val="af"/>
    <w:uiPriority w:val="99"/>
    <w:rsid w:val="00E36F3D"/>
    <w:pPr>
      <w:jc w:val="center"/>
    </w:pPr>
    <w:rPr>
      <w:b/>
      <w:i/>
    </w:rPr>
  </w:style>
  <w:style w:type="character" w:customStyle="1" w:styleId="af">
    <w:name w:val="Абзац названия документа Знак"/>
    <w:basedOn w:val="DefaultParagraphFont"/>
    <w:link w:val="ae"/>
    <w:uiPriority w:val="99"/>
    <w:locked/>
    <w:rsid w:val="00E36F3D"/>
    <w:rPr>
      <w:rFonts w:cs="Times New Roman"/>
      <w:b/>
      <w:i/>
      <w:sz w:val="28"/>
    </w:rPr>
  </w:style>
  <w:style w:type="paragraph" w:customStyle="1" w:styleId="af0">
    <w:name w:val="Обычный (шапка документа)"/>
    <w:uiPriority w:val="99"/>
    <w:rsid w:val="0087141B"/>
    <w:pPr>
      <w:jc w:val="both"/>
    </w:pPr>
    <w:rPr>
      <w:rFonts w:eastAsia="Times New Roman"/>
      <w:sz w:val="24"/>
      <w:szCs w:val="24"/>
    </w:rPr>
  </w:style>
  <w:style w:type="paragraph" w:customStyle="1" w:styleId="1">
    <w:name w:val="Заголовок 1 (шапка документа)"/>
    <w:basedOn w:val="af0"/>
    <w:next w:val="af0"/>
    <w:uiPriority w:val="99"/>
    <w:pPr>
      <w:keepNext/>
      <w:jc w:val="center"/>
      <w:outlineLvl w:val="0"/>
    </w:pPr>
    <w:rPr>
      <w:b/>
      <w:bCs/>
      <w:sz w:val="28"/>
    </w:rPr>
  </w:style>
  <w:style w:type="character" w:customStyle="1" w:styleId="af1">
    <w:name w:val="Шрифт абзаца по умолчанию (шапка документа)"/>
    <w:uiPriority w:val="99"/>
    <w:semiHidden/>
    <w:rsid w:val="0087141B"/>
    <w:rPr>
      <w:rFonts w:ascii="Times New Roman" w:hAnsi="Times New Roman"/>
      <w:lang w:val="ru-RU" w:eastAsia="ru-RU"/>
    </w:rPr>
  </w:style>
  <w:style w:type="table" w:customStyle="1" w:styleId="NormalTable">
    <w:name w:val="Normal Table (шапка документа)"/>
    <w:uiPriority w:val="99"/>
    <w:semiHidden/>
    <w:rsid w:val="0087141B"/>
    <w:pPr>
      <w:spacing w:line="276" w:lineRule="auto"/>
      <w:jc w:val="both"/>
    </w:pPr>
    <w:rPr>
      <w:rFonts w:eastAsia="Times New Roman"/>
      <w:sz w:val="20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umentMap">
    <w:name w:val="Document Map (шапка документа)"/>
    <w:basedOn w:val="af0"/>
    <w:uiPriority w:val="99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2">
    <w:name w:val="Название (шапка документа)"/>
    <w:basedOn w:val="af0"/>
    <w:uiPriority w:val="99"/>
    <w:pPr>
      <w:jc w:val="center"/>
    </w:pPr>
    <w:rPr>
      <w:b/>
      <w:bCs/>
      <w:caps/>
      <w:sz w:val="56"/>
    </w:rPr>
  </w:style>
  <w:style w:type="paragraph" w:customStyle="1" w:styleId="BalloonText0">
    <w:name w:val="Balloon Text (шапка документа)"/>
    <w:basedOn w:val="af0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70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259</TotalTime>
  <Pages>2</Pages>
  <Words>228</Words>
  <Characters>1304</Characters>
  <Application>Microsoft Office Outlook</Application>
  <DocSecurity>0</DocSecurity>
  <Lines>0</Lines>
  <Paragraphs>0</Paragraphs>
  <ScaleCrop>false</ScaleCrop>
  <Company>Кейсистемс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Ольга Викторовна</dc:creator>
  <cp:keywords/>
  <dc:description/>
  <cp:lastModifiedBy>User</cp:lastModifiedBy>
  <cp:revision>78</cp:revision>
  <cp:lastPrinted>2016-01-22T05:11:00Z</cp:lastPrinted>
  <dcterms:created xsi:type="dcterms:W3CDTF">2014-03-03T12:29:00Z</dcterms:created>
  <dcterms:modified xsi:type="dcterms:W3CDTF">2016-01-22T05:12:00Z</dcterms:modified>
</cp:coreProperties>
</file>