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807" w:rsidRDefault="00324807" w:rsidP="009F70E4">
      <w:pPr>
        <w:pStyle w:val="Title"/>
      </w:pPr>
      <w:r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80.25pt">
            <v:imagedata r:id="rId5" o:title=""/>
          </v:shape>
        </w:pict>
      </w:r>
    </w:p>
    <w:p w:rsidR="00324807" w:rsidRDefault="00324807" w:rsidP="009F70E4">
      <w:pPr>
        <w:pStyle w:val="Title"/>
      </w:pPr>
    </w:p>
    <w:p w:rsidR="00324807" w:rsidRPr="009F70E4" w:rsidRDefault="00324807" w:rsidP="009F70E4">
      <w:pPr>
        <w:pStyle w:val="Title"/>
        <w:rPr>
          <w:rFonts w:ascii="Times New Roman" w:hAnsi="Times New Roman" w:cs="Times New Roman"/>
          <w:sz w:val="28"/>
          <w:szCs w:val="28"/>
        </w:rPr>
      </w:pPr>
      <w:r>
        <w:t xml:space="preserve">  </w:t>
      </w:r>
      <w:r w:rsidRPr="009F70E4">
        <w:rPr>
          <w:rFonts w:ascii="Times New Roman" w:hAnsi="Times New Roman" w:cs="Times New Roman"/>
          <w:sz w:val="28"/>
          <w:szCs w:val="28"/>
        </w:rPr>
        <w:t>ГЛАВА ТАБОРИНСКОГО МУНИЦИПАЛЬНОГО РАЙОНА</w:t>
      </w:r>
    </w:p>
    <w:p w:rsidR="00324807" w:rsidRPr="009F70E4" w:rsidRDefault="00324807" w:rsidP="009F70E4">
      <w:pPr>
        <w:pStyle w:val="Heading1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324807" w:rsidRDefault="00324807" w:rsidP="009F70E4">
      <w:pPr>
        <w:pStyle w:val="Heading1"/>
        <w:rPr>
          <w:rFonts w:ascii="Times New Roman" w:hAnsi="Times New Roman" w:cs="Times New Roman"/>
          <w:i w:val="0"/>
          <w:iCs w:val="0"/>
          <w:sz w:val="32"/>
          <w:szCs w:val="32"/>
        </w:rPr>
      </w:pPr>
      <w:r w:rsidRPr="009F70E4">
        <w:rPr>
          <w:rFonts w:ascii="Times New Roman" w:hAnsi="Times New Roman" w:cs="Times New Roman"/>
          <w:i w:val="0"/>
          <w:iCs w:val="0"/>
          <w:sz w:val="32"/>
          <w:szCs w:val="32"/>
        </w:rPr>
        <w:t>П О С Т А Н О В Л Е Н И Е</w:t>
      </w:r>
    </w:p>
    <w:p w:rsidR="00324807" w:rsidRPr="009F70E4" w:rsidRDefault="00324807" w:rsidP="009F70E4">
      <w:pPr>
        <w:rPr>
          <w:sz w:val="16"/>
          <w:szCs w:val="16"/>
        </w:rPr>
      </w:pPr>
    </w:p>
    <w:tbl>
      <w:tblPr>
        <w:tblW w:w="0" w:type="auto"/>
        <w:tblInd w:w="-178" w:type="dxa"/>
        <w:tblBorders>
          <w:top w:val="thinThickLargeGap" w:sz="24" w:space="0" w:color="auto"/>
        </w:tblBorders>
        <w:tblLook w:val="0000"/>
      </w:tblPr>
      <w:tblGrid>
        <w:gridCol w:w="9642"/>
      </w:tblGrid>
      <w:tr w:rsidR="00324807" w:rsidRPr="009F70E4" w:rsidTr="009F70E4">
        <w:trPr>
          <w:trHeight w:val="100"/>
        </w:trPr>
        <w:tc>
          <w:tcPr>
            <w:tcW w:w="9642" w:type="dxa"/>
            <w:tcBorders>
              <w:top w:val="thinThickLargeGap" w:sz="24" w:space="0" w:color="auto"/>
              <w:left w:val="nil"/>
              <w:bottom w:val="nil"/>
              <w:right w:val="nil"/>
            </w:tcBorders>
          </w:tcPr>
          <w:p w:rsidR="00324807" w:rsidRPr="009F70E4" w:rsidRDefault="00324807">
            <w:pPr>
              <w:rPr>
                <w:sz w:val="28"/>
                <w:szCs w:val="28"/>
              </w:rPr>
            </w:pPr>
          </w:p>
        </w:tc>
      </w:tr>
    </w:tbl>
    <w:p w:rsidR="00324807" w:rsidRPr="009F70E4" w:rsidRDefault="00324807" w:rsidP="009F70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  <w:r w:rsidRPr="009F70E4">
        <w:rPr>
          <w:rFonts w:ascii="Times New Roman" w:hAnsi="Times New Roman" w:cs="Times New Roman"/>
          <w:sz w:val="28"/>
          <w:szCs w:val="28"/>
        </w:rPr>
        <w:t xml:space="preserve">от </w:t>
      </w:r>
      <w:r w:rsidRPr="009F70E4">
        <w:rPr>
          <w:rFonts w:ascii="Times New Roman" w:hAnsi="Times New Roman" w:cs="Times New Roman"/>
          <w:sz w:val="28"/>
          <w:szCs w:val="28"/>
          <w:u w:val="single"/>
        </w:rPr>
        <w:t>23.04.2012г</w:t>
      </w:r>
      <w:r w:rsidRPr="009F70E4">
        <w:rPr>
          <w:rFonts w:ascii="Times New Roman" w:hAnsi="Times New Roman" w:cs="Times New Roman"/>
          <w:sz w:val="28"/>
          <w:szCs w:val="28"/>
        </w:rPr>
        <w:t xml:space="preserve">.  № </w:t>
      </w:r>
      <w:r>
        <w:rPr>
          <w:rFonts w:ascii="Times New Roman" w:hAnsi="Times New Roman" w:cs="Times New Roman"/>
          <w:sz w:val="28"/>
          <w:szCs w:val="28"/>
          <w:u w:val="single"/>
        </w:rPr>
        <w:t>200</w:t>
      </w:r>
    </w:p>
    <w:p w:rsidR="00324807" w:rsidRPr="009F70E4" w:rsidRDefault="00324807" w:rsidP="009F70E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70E4">
        <w:rPr>
          <w:rFonts w:ascii="Times New Roman" w:hAnsi="Times New Roman" w:cs="Times New Roman"/>
          <w:sz w:val="28"/>
          <w:szCs w:val="28"/>
        </w:rPr>
        <w:t>с. Таборы</w:t>
      </w:r>
      <w:r w:rsidRPr="009F70E4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324807" w:rsidRPr="00BA626F" w:rsidRDefault="00324807" w:rsidP="00BA626F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4807" w:rsidRPr="00376B8A" w:rsidRDefault="00324807" w:rsidP="00BA626F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76B8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У</w:t>
      </w:r>
      <w:r w:rsidRPr="00376B8A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става муниципального каз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ё</w:t>
      </w:r>
      <w:r w:rsidRPr="00376B8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нного</w:t>
      </w:r>
    </w:p>
    <w:p w:rsidR="00324807" w:rsidRPr="00376B8A" w:rsidRDefault="00324807" w:rsidP="00BA626F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76B8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общеобразовательного учреждения</w:t>
      </w:r>
    </w:p>
    <w:p w:rsidR="00324807" w:rsidRPr="00376B8A" w:rsidRDefault="00324807" w:rsidP="00BA626F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76B8A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Таборинская</w:t>
      </w:r>
      <w:r w:rsidRPr="00376B8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средняя</w:t>
      </w:r>
      <w:r w:rsidRPr="00376B8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общеобразовательная школа»</w:t>
      </w:r>
    </w:p>
    <w:p w:rsidR="00324807" w:rsidRDefault="00324807" w:rsidP="00BA626F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4807" w:rsidRPr="00BA626F" w:rsidRDefault="00324807" w:rsidP="00BA626F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626F">
        <w:rPr>
          <w:rFonts w:ascii="Times New Roman" w:hAnsi="Times New Roman" w:cs="Times New Roman"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пунктами 1.1. и 4 статьи 14 Федерального закона от 12.01.1996 года № 7-ФЗ «О некоммерческих организациях», частью 14 статьи 33 Федерального закона от 08 мая 2010 года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руководствуясь ст. 27 Устава Таборинского муниципального района,  </w:t>
      </w:r>
    </w:p>
    <w:p w:rsidR="00324807" w:rsidRPr="00BA626F" w:rsidRDefault="00324807" w:rsidP="00BA626F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24807" w:rsidRPr="00BA626F" w:rsidRDefault="00324807" w:rsidP="00346155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 w:rsidRPr="00BA626F">
        <w:rPr>
          <w:rFonts w:ascii="Times New Roman" w:hAnsi="Times New Roman" w:cs="Times New Roman"/>
          <w:b/>
          <w:bCs/>
          <w:sz w:val="28"/>
          <w:szCs w:val="28"/>
        </w:rPr>
        <w:t>ПОСТАНОВЛЯЮ:</w:t>
      </w:r>
    </w:p>
    <w:p w:rsidR="00324807" w:rsidRPr="00BA626F" w:rsidRDefault="00324807" w:rsidP="00BA626F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626F">
        <w:rPr>
          <w:rFonts w:ascii="Times New Roman" w:hAnsi="Times New Roman" w:cs="Times New Roman"/>
          <w:sz w:val="28"/>
          <w:szCs w:val="28"/>
        </w:rPr>
        <w:t xml:space="preserve">1. Утвердить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A626F">
        <w:rPr>
          <w:rFonts w:ascii="Times New Roman" w:hAnsi="Times New Roman" w:cs="Times New Roman"/>
          <w:sz w:val="28"/>
          <w:szCs w:val="28"/>
        </w:rPr>
        <w:t>став муниципального каз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BA626F">
        <w:rPr>
          <w:rFonts w:ascii="Times New Roman" w:hAnsi="Times New Roman" w:cs="Times New Roman"/>
          <w:sz w:val="28"/>
          <w:szCs w:val="28"/>
        </w:rPr>
        <w:t>нного общеобразовательного учреждения «</w:t>
      </w:r>
      <w:r>
        <w:rPr>
          <w:rFonts w:ascii="Times New Roman" w:hAnsi="Times New Roman" w:cs="Times New Roman"/>
          <w:sz w:val="28"/>
          <w:szCs w:val="28"/>
        </w:rPr>
        <w:t>Таборинская средняя</w:t>
      </w:r>
      <w:r w:rsidRPr="00BA626F">
        <w:rPr>
          <w:rFonts w:ascii="Times New Roman" w:hAnsi="Times New Roman" w:cs="Times New Roman"/>
          <w:sz w:val="28"/>
          <w:szCs w:val="28"/>
        </w:rPr>
        <w:t xml:space="preserve"> общеобразовательная школа». </w:t>
      </w:r>
    </w:p>
    <w:p w:rsidR="00324807" w:rsidRDefault="00324807" w:rsidP="00376B8A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Директору муниципального общеобразовательного учреждения Таборинская средняя общеобразовательная школа  осуществить регистрационные действия муниципального казённого общеобразовательного учреждения «Таборинская средняя общеобразовательная школа» в Межрайонной ИФНС России № 13 по Свердловской области.  </w:t>
      </w:r>
    </w:p>
    <w:p w:rsidR="00324807" w:rsidRPr="00BA626F" w:rsidRDefault="00324807" w:rsidP="008A3A62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Опубликовать данное постановление в районной газете «Призыв». </w:t>
      </w:r>
    </w:p>
    <w:p w:rsidR="00324807" w:rsidRDefault="00324807" w:rsidP="00BA626F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Данное постановление вступает в силу с момента подписания. </w:t>
      </w:r>
    </w:p>
    <w:p w:rsidR="00324807" w:rsidRPr="00BA626F" w:rsidRDefault="00324807" w:rsidP="00BA626F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BA626F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возложить на заведующую МОУО Таборинского муниципального района Н.И. Абушкевич </w:t>
      </w:r>
    </w:p>
    <w:p w:rsidR="00324807" w:rsidRDefault="00324807" w:rsidP="00346155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324807" w:rsidRDefault="00324807" w:rsidP="00346155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324807" w:rsidRDefault="00324807" w:rsidP="00346155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Таборинского </w:t>
      </w:r>
    </w:p>
    <w:p w:rsidR="00324807" w:rsidRDefault="00324807" w:rsidP="009F70E4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                                                           В.А. Роененко</w:t>
      </w:r>
    </w:p>
    <w:sectPr w:rsidR="00324807" w:rsidSect="003429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9D17E7"/>
    <w:multiLevelType w:val="hybridMultilevel"/>
    <w:tmpl w:val="E9506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0485"/>
    <w:rsid w:val="000D08A1"/>
    <w:rsid w:val="00131C87"/>
    <w:rsid w:val="001F7B47"/>
    <w:rsid w:val="002B691B"/>
    <w:rsid w:val="002C6F24"/>
    <w:rsid w:val="002F3A84"/>
    <w:rsid w:val="003046D9"/>
    <w:rsid w:val="00324807"/>
    <w:rsid w:val="00327ACC"/>
    <w:rsid w:val="00342940"/>
    <w:rsid w:val="00346155"/>
    <w:rsid w:val="00374F0D"/>
    <w:rsid w:val="00376B8A"/>
    <w:rsid w:val="00413F7A"/>
    <w:rsid w:val="00421560"/>
    <w:rsid w:val="00446AFC"/>
    <w:rsid w:val="00556815"/>
    <w:rsid w:val="005E240E"/>
    <w:rsid w:val="006666A3"/>
    <w:rsid w:val="006C1506"/>
    <w:rsid w:val="006E33C2"/>
    <w:rsid w:val="007066E4"/>
    <w:rsid w:val="0075360E"/>
    <w:rsid w:val="0077308C"/>
    <w:rsid w:val="007F58B1"/>
    <w:rsid w:val="00862E03"/>
    <w:rsid w:val="00863F23"/>
    <w:rsid w:val="008A3A62"/>
    <w:rsid w:val="008B6947"/>
    <w:rsid w:val="008F1EBD"/>
    <w:rsid w:val="00906DF9"/>
    <w:rsid w:val="009247D3"/>
    <w:rsid w:val="009A0485"/>
    <w:rsid w:val="009C1CBE"/>
    <w:rsid w:val="009F70E4"/>
    <w:rsid w:val="00A42CBA"/>
    <w:rsid w:val="00AF43F7"/>
    <w:rsid w:val="00BA626F"/>
    <w:rsid w:val="00BC52E0"/>
    <w:rsid w:val="00BC7009"/>
    <w:rsid w:val="00BF44E7"/>
    <w:rsid w:val="00C631DA"/>
    <w:rsid w:val="00C8009E"/>
    <w:rsid w:val="00DC0607"/>
    <w:rsid w:val="00E56BFD"/>
    <w:rsid w:val="00EF0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940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A626F"/>
    <w:pPr>
      <w:keepNext/>
      <w:spacing w:after="0" w:line="240" w:lineRule="auto"/>
      <w:jc w:val="center"/>
      <w:outlineLvl w:val="0"/>
    </w:pPr>
    <w:rPr>
      <w:b/>
      <w:bCs/>
      <w:i/>
      <w:iCs/>
      <w:sz w:val="28"/>
      <w:szCs w:val="28"/>
    </w:rPr>
  </w:style>
  <w:style w:type="character" w:default="1" w:styleId="DefaultParagraphFont">
    <w:name w:val="Default Paragraph Font"/>
    <w:link w:val="a"/>
    <w:uiPriority w:val="99"/>
    <w:semiHidden/>
    <w:lock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A626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9A0485"/>
    <w:pPr>
      <w:spacing w:after="120" w:line="240" w:lineRule="auto"/>
      <w:ind w:left="283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A0485"/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99"/>
    <w:qFormat/>
    <w:rsid w:val="00DC0607"/>
    <w:rPr>
      <w:rFonts w:cs="Calibri"/>
    </w:rPr>
  </w:style>
  <w:style w:type="paragraph" w:styleId="BodyText">
    <w:name w:val="Body Text"/>
    <w:basedOn w:val="Normal"/>
    <w:link w:val="BodyTextChar"/>
    <w:uiPriority w:val="99"/>
    <w:semiHidden/>
    <w:rsid w:val="00BA626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A626F"/>
  </w:style>
  <w:style w:type="paragraph" w:styleId="BodyText2">
    <w:name w:val="Body Text 2"/>
    <w:basedOn w:val="Normal"/>
    <w:link w:val="BodyText2Char"/>
    <w:uiPriority w:val="99"/>
    <w:semiHidden/>
    <w:rsid w:val="00BA626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BA626F"/>
  </w:style>
  <w:style w:type="paragraph" w:styleId="Title">
    <w:name w:val="Title"/>
    <w:basedOn w:val="Normal"/>
    <w:link w:val="TitleChar"/>
    <w:uiPriority w:val="99"/>
    <w:qFormat/>
    <w:rsid w:val="00BA626F"/>
    <w:pPr>
      <w:spacing w:after="0" w:line="240" w:lineRule="auto"/>
      <w:jc w:val="center"/>
    </w:pPr>
    <w:rPr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BA626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Normal"/>
    <w:uiPriority w:val="99"/>
    <w:rsid w:val="0077308C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Style4">
    <w:name w:val="Style4"/>
    <w:basedOn w:val="Normal"/>
    <w:uiPriority w:val="99"/>
    <w:rsid w:val="0077308C"/>
    <w:pPr>
      <w:widowControl w:val="0"/>
      <w:autoSpaceDE w:val="0"/>
      <w:autoSpaceDN w:val="0"/>
      <w:adjustRightInd w:val="0"/>
      <w:spacing w:after="0" w:line="230" w:lineRule="exact"/>
    </w:pPr>
    <w:rPr>
      <w:sz w:val="24"/>
      <w:szCs w:val="24"/>
    </w:rPr>
  </w:style>
  <w:style w:type="paragraph" w:customStyle="1" w:styleId="Style5">
    <w:name w:val="Style5"/>
    <w:basedOn w:val="Normal"/>
    <w:uiPriority w:val="99"/>
    <w:rsid w:val="0077308C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Style6">
    <w:name w:val="Style6"/>
    <w:basedOn w:val="Normal"/>
    <w:uiPriority w:val="99"/>
    <w:rsid w:val="0077308C"/>
    <w:pPr>
      <w:widowControl w:val="0"/>
      <w:autoSpaceDE w:val="0"/>
      <w:autoSpaceDN w:val="0"/>
      <w:adjustRightInd w:val="0"/>
      <w:spacing w:after="0" w:line="250" w:lineRule="exact"/>
    </w:pPr>
    <w:rPr>
      <w:sz w:val="24"/>
      <w:szCs w:val="24"/>
    </w:rPr>
  </w:style>
  <w:style w:type="character" w:customStyle="1" w:styleId="FontStyle13">
    <w:name w:val="Font Style13"/>
    <w:basedOn w:val="DefaultParagraphFont"/>
    <w:uiPriority w:val="99"/>
    <w:rsid w:val="0077308C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DefaultParagraphFont"/>
    <w:uiPriority w:val="99"/>
    <w:rsid w:val="0077308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basedOn w:val="DefaultParagraphFont"/>
    <w:uiPriority w:val="99"/>
    <w:rsid w:val="0077308C"/>
    <w:rPr>
      <w:rFonts w:ascii="Franklin Gothic Heavy" w:hAnsi="Franklin Gothic Heavy" w:cs="Franklin Gothic Heavy"/>
      <w:sz w:val="14"/>
      <w:szCs w:val="14"/>
    </w:rPr>
  </w:style>
  <w:style w:type="paragraph" w:customStyle="1" w:styleId="a">
    <w:name w:val="Знак Знак Знак Знак"/>
    <w:basedOn w:val="Normal"/>
    <w:link w:val="DefaultParagraphFont"/>
    <w:uiPriority w:val="99"/>
    <w:rsid w:val="009F70E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9F70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7FCE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349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49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49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188</TotalTime>
  <Pages>1</Pages>
  <Words>223</Words>
  <Characters>1272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</cp:lastModifiedBy>
  <cp:revision>26</cp:revision>
  <cp:lastPrinted>2012-04-23T08:32:00Z</cp:lastPrinted>
  <dcterms:created xsi:type="dcterms:W3CDTF">2011-10-26T03:34:00Z</dcterms:created>
  <dcterms:modified xsi:type="dcterms:W3CDTF">2012-04-23T08:32:00Z</dcterms:modified>
</cp:coreProperties>
</file>