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BA0" w:rsidRDefault="008D0BA0" w:rsidP="00F71979">
      <w:pPr>
        <w:pStyle w:val="Title"/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80.25pt">
            <v:imagedata r:id="rId5" o:title=""/>
          </v:shape>
        </w:pict>
      </w:r>
    </w:p>
    <w:p w:rsidR="008D0BA0" w:rsidRDefault="008D0BA0" w:rsidP="00F71979">
      <w:pPr>
        <w:pStyle w:val="Title"/>
      </w:pPr>
    </w:p>
    <w:p w:rsidR="008D0BA0" w:rsidRPr="00F71979" w:rsidRDefault="008D0BA0" w:rsidP="00F71979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F71979">
        <w:rPr>
          <w:rFonts w:ascii="Times New Roman" w:hAnsi="Times New Roman" w:cs="Times New Roman"/>
          <w:sz w:val="28"/>
          <w:szCs w:val="28"/>
        </w:rPr>
        <w:t xml:space="preserve">  ГЛАВА ТАБОРИНСКОГО МУНИЦИПАЛЬНОГО РАЙОНА</w:t>
      </w:r>
    </w:p>
    <w:p w:rsidR="008D0BA0" w:rsidRDefault="008D0BA0" w:rsidP="00F71979">
      <w:pPr>
        <w:pStyle w:val="Heading1"/>
        <w:rPr>
          <w:rFonts w:ascii="Times New Roman" w:hAnsi="Times New Roman" w:cs="Times New Roman"/>
          <w:i w:val="0"/>
          <w:iCs w:val="0"/>
        </w:rPr>
      </w:pPr>
    </w:p>
    <w:p w:rsidR="008D0BA0" w:rsidRDefault="008D0BA0" w:rsidP="00F71979">
      <w:pPr>
        <w:pStyle w:val="Heading1"/>
        <w:rPr>
          <w:rFonts w:ascii="Times New Roman" w:hAnsi="Times New Roman" w:cs="Times New Roman"/>
          <w:i w:val="0"/>
          <w:iCs w:val="0"/>
        </w:rPr>
      </w:pPr>
      <w:r w:rsidRPr="00F71979">
        <w:rPr>
          <w:rFonts w:ascii="Times New Roman" w:hAnsi="Times New Roman" w:cs="Times New Roman"/>
          <w:i w:val="0"/>
          <w:iCs w:val="0"/>
        </w:rPr>
        <w:t>П О С Т А Н О В Л Е Н И Е</w:t>
      </w:r>
    </w:p>
    <w:p w:rsidR="008D0BA0" w:rsidRPr="00F71979" w:rsidRDefault="008D0BA0" w:rsidP="00F71979"/>
    <w:tbl>
      <w:tblPr>
        <w:tblW w:w="0" w:type="auto"/>
        <w:tblInd w:w="-178" w:type="dxa"/>
        <w:tblBorders>
          <w:top w:val="thinThickLargeGap" w:sz="24" w:space="0" w:color="auto"/>
        </w:tblBorders>
        <w:tblLook w:val="0000"/>
      </w:tblPr>
      <w:tblGrid>
        <w:gridCol w:w="9642"/>
      </w:tblGrid>
      <w:tr w:rsidR="008D0BA0" w:rsidTr="00F71979">
        <w:trPr>
          <w:trHeight w:val="100"/>
        </w:trPr>
        <w:tc>
          <w:tcPr>
            <w:tcW w:w="9642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8D0BA0" w:rsidRDefault="008D0BA0">
            <w:pPr>
              <w:rPr>
                <w:sz w:val="28"/>
                <w:szCs w:val="28"/>
              </w:rPr>
            </w:pPr>
          </w:p>
        </w:tc>
      </w:tr>
    </w:tbl>
    <w:p w:rsidR="008D0BA0" w:rsidRPr="00F71979" w:rsidRDefault="008D0BA0" w:rsidP="00F719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7197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  <w:u w:val="single"/>
        </w:rPr>
        <w:t>23.04</w:t>
      </w:r>
      <w:r w:rsidRPr="00F71979">
        <w:rPr>
          <w:rFonts w:ascii="Times New Roman" w:hAnsi="Times New Roman" w:cs="Times New Roman"/>
          <w:sz w:val="28"/>
          <w:szCs w:val="28"/>
          <w:u w:val="single"/>
        </w:rPr>
        <w:t>.2012г</w:t>
      </w:r>
      <w:r w:rsidRPr="00F71979">
        <w:rPr>
          <w:rFonts w:ascii="Times New Roman" w:hAnsi="Times New Roman" w:cs="Times New Roman"/>
          <w:sz w:val="28"/>
          <w:szCs w:val="28"/>
        </w:rPr>
        <w:t xml:space="preserve">.  № </w:t>
      </w:r>
      <w:r>
        <w:rPr>
          <w:rFonts w:ascii="Times New Roman" w:hAnsi="Times New Roman" w:cs="Times New Roman"/>
          <w:sz w:val="28"/>
          <w:szCs w:val="28"/>
          <w:u w:val="single"/>
        </w:rPr>
        <w:t>201</w:t>
      </w:r>
    </w:p>
    <w:p w:rsidR="008D0BA0" w:rsidRPr="00F71979" w:rsidRDefault="008D0BA0" w:rsidP="00F719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979">
        <w:rPr>
          <w:rFonts w:ascii="Times New Roman" w:hAnsi="Times New Roman" w:cs="Times New Roman"/>
          <w:sz w:val="28"/>
          <w:szCs w:val="28"/>
        </w:rPr>
        <w:t>с. Таборы</w:t>
      </w:r>
    </w:p>
    <w:p w:rsidR="008D0BA0" w:rsidRPr="00521BCF" w:rsidRDefault="008D0BA0" w:rsidP="00BA626F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0BA0" w:rsidRPr="00DF3BF2" w:rsidRDefault="008D0BA0" w:rsidP="00BA62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F3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 утверждении Устава муниципального казённого</w:t>
      </w:r>
    </w:p>
    <w:p w:rsidR="008D0BA0" w:rsidRPr="00DF3BF2" w:rsidRDefault="008D0BA0" w:rsidP="00BA62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F3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общеобразовательного учреждения</w:t>
      </w:r>
    </w:p>
    <w:p w:rsidR="008D0BA0" w:rsidRPr="00DF3BF2" w:rsidRDefault="008D0BA0" w:rsidP="00BA62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F3B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«Оверинская основная общеобразовательная школа»</w:t>
      </w:r>
    </w:p>
    <w:p w:rsidR="008D0BA0" w:rsidRPr="00DF3BF2" w:rsidRDefault="008D0BA0" w:rsidP="00BA626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0BA0" w:rsidRPr="00DF3BF2" w:rsidRDefault="008D0BA0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BF2">
        <w:rPr>
          <w:rFonts w:ascii="Times New Roman" w:hAnsi="Times New Roman" w:cs="Times New Roman"/>
          <w:sz w:val="28"/>
          <w:szCs w:val="28"/>
        </w:rPr>
        <w:t xml:space="preserve">В соответствии с пунктами 1.1. и 4 статьи 14 Федерального закона от 12.01.1996 года № 7-ФЗ «О некоммерческих организациях», частью 14 статьи 33 Федерального закона от 08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руководствуясь ст. 27 Устава Таборинского муниципального района,  </w:t>
      </w:r>
    </w:p>
    <w:p w:rsidR="008D0BA0" w:rsidRPr="00DF3BF2" w:rsidRDefault="008D0BA0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0BA0" w:rsidRPr="00DF3BF2" w:rsidRDefault="008D0BA0" w:rsidP="00DF3BF2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DF3BF2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8D0BA0" w:rsidRPr="00DF3BF2" w:rsidRDefault="008D0BA0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BF2">
        <w:rPr>
          <w:rFonts w:ascii="Times New Roman" w:hAnsi="Times New Roman" w:cs="Times New Roman"/>
          <w:sz w:val="28"/>
          <w:szCs w:val="28"/>
        </w:rPr>
        <w:t xml:space="preserve">1. Утвердить Устав муниципального казённого общеобразовательного учреждения «Оверинская основная общеобразовательная школа». </w:t>
      </w:r>
    </w:p>
    <w:p w:rsidR="008D0BA0" w:rsidRPr="00DF3BF2" w:rsidRDefault="008D0BA0" w:rsidP="00376B8A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BF2">
        <w:rPr>
          <w:rFonts w:ascii="Times New Roman" w:hAnsi="Times New Roman" w:cs="Times New Roman"/>
          <w:sz w:val="28"/>
          <w:szCs w:val="28"/>
        </w:rPr>
        <w:t xml:space="preserve">2. Директору муниципального общеобразовательного учреждения Оверинская основная общеобразовательная школа  осуществить регистрационные действия муниципального казённого общеобразовательного учреждения «Оверинская основная общеобразовательная школа» в Межрайонной ИФНС России № 13 по Свердловской области.  </w:t>
      </w:r>
    </w:p>
    <w:p w:rsidR="008D0BA0" w:rsidRPr="00DF3BF2" w:rsidRDefault="008D0BA0" w:rsidP="008A3A62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BF2">
        <w:rPr>
          <w:rFonts w:ascii="Times New Roman" w:hAnsi="Times New Roman" w:cs="Times New Roman"/>
          <w:sz w:val="28"/>
          <w:szCs w:val="28"/>
        </w:rPr>
        <w:t>3. Опубликовать данное постановление в</w:t>
      </w:r>
      <w:r>
        <w:rPr>
          <w:rFonts w:ascii="Times New Roman" w:hAnsi="Times New Roman" w:cs="Times New Roman"/>
          <w:sz w:val="28"/>
          <w:szCs w:val="28"/>
        </w:rPr>
        <w:t xml:space="preserve"> районной </w:t>
      </w:r>
      <w:r w:rsidRPr="00DF3BF2">
        <w:rPr>
          <w:rFonts w:ascii="Times New Roman" w:hAnsi="Times New Roman" w:cs="Times New Roman"/>
          <w:sz w:val="28"/>
          <w:szCs w:val="28"/>
        </w:rPr>
        <w:t xml:space="preserve"> газете «Призыв». </w:t>
      </w:r>
    </w:p>
    <w:p w:rsidR="008D0BA0" w:rsidRPr="00DF3BF2" w:rsidRDefault="008D0BA0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BF2">
        <w:rPr>
          <w:rFonts w:ascii="Times New Roman" w:hAnsi="Times New Roman" w:cs="Times New Roman"/>
          <w:sz w:val="28"/>
          <w:szCs w:val="28"/>
        </w:rPr>
        <w:t xml:space="preserve">4. Данное постановление вступает в силу с момента подписания. </w:t>
      </w:r>
    </w:p>
    <w:p w:rsidR="008D0BA0" w:rsidRPr="00DF3BF2" w:rsidRDefault="008D0BA0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BF2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 заведующую МОУО Табо</w:t>
      </w:r>
      <w:r>
        <w:rPr>
          <w:rFonts w:ascii="Times New Roman" w:hAnsi="Times New Roman" w:cs="Times New Roman"/>
          <w:sz w:val="28"/>
          <w:szCs w:val="28"/>
        </w:rPr>
        <w:t>ринского муниципального района Н.И. Абушкевич.</w:t>
      </w:r>
    </w:p>
    <w:p w:rsidR="008D0BA0" w:rsidRPr="00DF3BF2" w:rsidRDefault="008D0BA0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0BA0" w:rsidRDefault="008D0BA0" w:rsidP="00DF3BF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8D0BA0" w:rsidRPr="00DF3BF2" w:rsidRDefault="008D0BA0" w:rsidP="00DF3BF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DF3BF2">
        <w:rPr>
          <w:rFonts w:ascii="Times New Roman" w:hAnsi="Times New Roman" w:cs="Times New Roman"/>
          <w:sz w:val="28"/>
          <w:szCs w:val="28"/>
        </w:rPr>
        <w:t xml:space="preserve">Глава Таборинского </w:t>
      </w:r>
    </w:p>
    <w:p w:rsidR="008D0BA0" w:rsidRPr="00DF3BF2" w:rsidRDefault="008D0BA0" w:rsidP="00DF3BF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DF3BF2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F3BF2">
        <w:rPr>
          <w:rFonts w:ascii="Times New Roman" w:hAnsi="Times New Roman" w:cs="Times New Roman"/>
          <w:sz w:val="28"/>
          <w:szCs w:val="28"/>
        </w:rPr>
        <w:t xml:space="preserve">   В.А. Роененко</w:t>
      </w:r>
    </w:p>
    <w:sectPr w:rsidR="008D0BA0" w:rsidRPr="00DF3BF2" w:rsidSect="00F71979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D17E7"/>
    <w:multiLevelType w:val="hybridMultilevel"/>
    <w:tmpl w:val="E9506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485"/>
    <w:rsid w:val="00083E6B"/>
    <w:rsid w:val="000D08A1"/>
    <w:rsid w:val="00131C87"/>
    <w:rsid w:val="001F7B47"/>
    <w:rsid w:val="00224349"/>
    <w:rsid w:val="002B691B"/>
    <w:rsid w:val="002C6F24"/>
    <w:rsid w:val="002E5995"/>
    <w:rsid w:val="002F3A84"/>
    <w:rsid w:val="003046D9"/>
    <w:rsid w:val="00327ACC"/>
    <w:rsid w:val="00342940"/>
    <w:rsid w:val="00374F0D"/>
    <w:rsid w:val="00376B8A"/>
    <w:rsid w:val="003F7A55"/>
    <w:rsid w:val="004978C3"/>
    <w:rsid w:val="004D1406"/>
    <w:rsid w:val="00521BCF"/>
    <w:rsid w:val="00556815"/>
    <w:rsid w:val="005E240E"/>
    <w:rsid w:val="006666A3"/>
    <w:rsid w:val="006E33C2"/>
    <w:rsid w:val="007066E4"/>
    <w:rsid w:val="0075360E"/>
    <w:rsid w:val="007D2FEB"/>
    <w:rsid w:val="00863F23"/>
    <w:rsid w:val="008A3A62"/>
    <w:rsid w:val="008D0BA0"/>
    <w:rsid w:val="008F1EBD"/>
    <w:rsid w:val="009247D3"/>
    <w:rsid w:val="009A0485"/>
    <w:rsid w:val="009C1CBE"/>
    <w:rsid w:val="00A42CBA"/>
    <w:rsid w:val="00AF43F7"/>
    <w:rsid w:val="00B54FF6"/>
    <w:rsid w:val="00BA626F"/>
    <w:rsid w:val="00BC7009"/>
    <w:rsid w:val="00BF44E7"/>
    <w:rsid w:val="00C321C4"/>
    <w:rsid w:val="00C631DA"/>
    <w:rsid w:val="00C8009E"/>
    <w:rsid w:val="00DC0607"/>
    <w:rsid w:val="00DF3BF2"/>
    <w:rsid w:val="00E56BFD"/>
    <w:rsid w:val="00F7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94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626F"/>
    <w:pPr>
      <w:keepNext/>
      <w:spacing w:after="0" w:line="240" w:lineRule="auto"/>
      <w:jc w:val="center"/>
      <w:outlineLvl w:val="0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link w:val="a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626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9A0485"/>
    <w:pPr>
      <w:spacing w:after="120" w:line="240" w:lineRule="auto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A0485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DC0607"/>
    <w:rPr>
      <w:rFonts w:cs="Calibri"/>
    </w:rPr>
  </w:style>
  <w:style w:type="paragraph" w:styleId="BodyText">
    <w:name w:val="Body Text"/>
    <w:basedOn w:val="Normal"/>
    <w:link w:val="BodyTextChar"/>
    <w:uiPriority w:val="99"/>
    <w:semiHidden/>
    <w:rsid w:val="00BA626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A626F"/>
  </w:style>
  <w:style w:type="paragraph" w:styleId="BodyText2">
    <w:name w:val="Body Text 2"/>
    <w:basedOn w:val="Normal"/>
    <w:link w:val="BodyText2Char"/>
    <w:uiPriority w:val="99"/>
    <w:semiHidden/>
    <w:rsid w:val="00BA62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A626F"/>
  </w:style>
  <w:style w:type="paragraph" w:styleId="Title">
    <w:name w:val="Title"/>
    <w:basedOn w:val="Normal"/>
    <w:link w:val="TitleChar"/>
    <w:uiPriority w:val="99"/>
    <w:qFormat/>
    <w:rsid w:val="00BA626F"/>
    <w:pPr>
      <w:spacing w:after="0" w:line="240" w:lineRule="auto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A626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"/>
    <w:uiPriority w:val="99"/>
    <w:rsid w:val="00521BCF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4">
    <w:name w:val="Style4"/>
    <w:basedOn w:val="Normal"/>
    <w:uiPriority w:val="99"/>
    <w:rsid w:val="00521BCF"/>
    <w:pPr>
      <w:widowControl w:val="0"/>
      <w:autoSpaceDE w:val="0"/>
      <w:autoSpaceDN w:val="0"/>
      <w:adjustRightInd w:val="0"/>
      <w:spacing w:after="0" w:line="230" w:lineRule="exact"/>
    </w:pPr>
    <w:rPr>
      <w:sz w:val="24"/>
      <w:szCs w:val="24"/>
    </w:rPr>
  </w:style>
  <w:style w:type="paragraph" w:customStyle="1" w:styleId="Style5">
    <w:name w:val="Style5"/>
    <w:basedOn w:val="Normal"/>
    <w:uiPriority w:val="99"/>
    <w:rsid w:val="00521BCF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6">
    <w:name w:val="Style6"/>
    <w:basedOn w:val="Normal"/>
    <w:uiPriority w:val="99"/>
    <w:rsid w:val="00521BCF"/>
    <w:pPr>
      <w:widowControl w:val="0"/>
      <w:autoSpaceDE w:val="0"/>
      <w:autoSpaceDN w:val="0"/>
      <w:adjustRightInd w:val="0"/>
      <w:spacing w:after="0" w:line="250" w:lineRule="exact"/>
    </w:pPr>
    <w:rPr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521BCF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DefaultParagraphFont"/>
    <w:uiPriority w:val="99"/>
    <w:rsid w:val="00521BC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DefaultParagraphFont"/>
    <w:uiPriority w:val="99"/>
    <w:rsid w:val="00521BCF"/>
    <w:rPr>
      <w:rFonts w:ascii="Franklin Gothic Heavy" w:hAnsi="Franklin Gothic Heavy" w:cs="Franklin Gothic Heavy"/>
      <w:sz w:val="14"/>
      <w:szCs w:val="14"/>
    </w:rPr>
  </w:style>
  <w:style w:type="paragraph" w:customStyle="1" w:styleId="a">
    <w:name w:val="Знак Знак Знак Знак"/>
    <w:basedOn w:val="Normal"/>
    <w:link w:val="DefaultParagraphFont"/>
    <w:uiPriority w:val="99"/>
    <w:rsid w:val="00F71979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719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B28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29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1</Pages>
  <Words>223</Words>
  <Characters>1274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</cp:lastModifiedBy>
  <cp:revision>25</cp:revision>
  <cp:lastPrinted>2012-04-23T06:12:00Z</cp:lastPrinted>
  <dcterms:created xsi:type="dcterms:W3CDTF">2011-10-26T03:34:00Z</dcterms:created>
  <dcterms:modified xsi:type="dcterms:W3CDTF">2012-04-23T06:12:00Z</dcterms:modified>
</cp:coreProperties>
</file>