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680" w:rsidRPr="0032382A" w:rsidRDefault="00912680" w:rsidP="0032382A">
      <w:pPr>
        <w:pStyle w:val="Title"/>
        <w:ind w:firstLine="70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80.25pt">
            <v:imagedata r:id="rId4" o:title=""/>
          </v:shape>
        </w:pict>
      </w:r>
    </w:p>
    <w:p w:rsidR="00912680" w:rsidRPr="0032382A" w:rsidRDefault="00912680" w:rsidP="0032382A">
      <w:pPr>
        <w:pStyle w:val="Title"/>
        <w:ind w:firstLine="709"/>
      </w:pPr>
    </w:p>
    <w:p w:rsidR="00912680" w:rsidRPr="005436B7" w:rsidRDefault="00912680" w:rsidP="0032382A">
      <w:pPr>
        <w:pStyle w:val="Title"/>
        <w:ind w:firstLine="709"/>
        <w:rPr>
          <w:rFonts w:ascii="Times New Roman" w:hAnsi="Times New Roman"/>
        </w:rPr>
      </w:pPr>
      <w:r w:rsidRPr="005436B7">
        <w:rPr>
          <w:rFonts w:ascii="Times New Roman" w:hAnsi="Times New Roman"/>
        </w:rPr>
        <w:t>ГЛАВА ТАБОРИНСКОГО МУНИЦИПАЛЬНОГО РАЙОНА</w:t>
      </w:r>
    </w:p>
    <w:p w:rsidR="00912680" w:rsidRPr="005436B7" w:rsidRDefault="00912680" w:rsidP="0032382A">
      <w:pPr>
        <w:pStyle w:val="Title"/>
        <w:ind w:firstLine="709"/>
        <w:rPr>
          <w:rFonts w:ascii="Times New Roman" w:hAnsi="Times New Roman"/>
        </w:rPr>
      </w:pPr>
    </w:p>
    <w:p w:rsidR="00912680" w:rsidRPr="005436B7" w:rsidRDefault="00912680" w:rsidP="0032382A">
      <w:pPr>
        <w:pStyle w:val="Heading1"/>
        <w:ind w:firstLine="709"/>
        <w:rPr>
          <w:rFonts w:ascii="Times New Roman" w:hAnsi="Times New Roman"/>
          <w:sz w:val="32"/>
          <w:szCs w:val="32"/>
        </w:rPr>
      </w:pPr>
      <w:r w:rsidRPr="005436B7">
        <w:rPr>
          <w:rFonts w:ascii="Times New Roman" w:hAnsi="Times New Roman"/>
          <w:sz w:val="32"/>
          <w:szCs w:val="32"/>
        </w:rPr>
        <w:t>П О С Т А Н О В Л Е Н И Е</w:t>
      </w:r>
    </w:p>
    <w:p w:rsidR="00912680" w:rsidRPr="005436B7" w:rsidRDefault="00912680" w:rsidP="0032382A">
      <w:pPr>
        <w:pStyle w:val="Heading1"/>
        <w:ind w:left="6371" w:firstLine="709"/>
        <w:rPr>
          <w:rFonts w:ascii="Times New Roman" w:hAnsi="Times New Roman"/>
        </w:rPr>
      </w:pPr>
      <w:r w:rsidRPr="005436B7">
        <w:rPr>
          <w:rFonts w:ascii="Times New Roman" w:hAnsi="Times New Roman"/>
        </w:rPr>
        <w:t xml:space="preserve"> </w:t>
      </w:r>
    </w:p>
    <w:tbl>
      <w:tblPr>
        <w:tblW w:w="0" w:type="auto"/>
        <w:tblInd w:w="-178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912680" w:rsidRPr="0032382A" w:rsidTr="00032DB9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912680" w:rsidRPr="0032382A" w:rsidRDefault="00912680" w:rsidP="0032382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680" w:rsidRPr="0032382A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382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21</w:t>
      </w:r>
      <w:r w:rsidRPr="0032382A">
        <w:rPr>
          <w:rFonts w:ascii="Times New Roman" w:hAnsi="Times New Roman" w:cs="Times New Roman"/>
          <w:sz w:val="28"/>
          <w:szCs w:val="28"/>
          <w:u w:val="single"/>
        </w:rPr>
        <w:t>.02.2013г</w:t>
      </w:r>
      <w:r w:rsidRPr="0032382A">
        <w:rPr>
          <w:rFonts w:ascii="Times New Roman" w:hAnsi="Times New Roman" w:cs="Times New Roman"/>
          <w:sz w:val="28"/>
          <w:szCs w:val="28"/>
        </w:rPr>
        <w:t>.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65</w:t>
      </w:r>
      <w:r w:rsidRPr="0032382A">
        <w:rPr>
          <w:rFonts w:ascii="Times New Roman" w:hAnsi="Times New Roman" w:cs="Times New Roman"/>
          <w:sz w:val="28"/>
          <w:szCs w:val="28"/>
        </w:rPr>
        <w:t xml:space="preserve"> </w:t>
      </w:r>
      <w:r w:rsidRPr="003238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12680" w:rsidRPr="0032382A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>с. Таборы</w:t>
      </w:r>
    </w:p>
    <w:p w:rsidR="00912680" w:rsidRPr="0032382A" w:rsidRDefault="00912680" w:rsidP="00222B72">
      <w:pPr>
        <w:rPr>
          <w:rFonts w:ascii="Times New Roman" w:hAnsi="Times New Roman" w:cs="Times New Roman"/>
          <w:sz w:val="28"/>
          <w:szCs w:val="28"/>
        </w:rPr>
      </w:pPr>
    </w:p>
    <w:p w:rsidR="00912680" w:rsidRDefault="00912680" w:rsidP="0032382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382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 утверждении прейскуранта цен на платные услуги, оказываемые муниципальным автономным учреждением </w:t>
      </w:r>
    </w:p>
    <w:p w:rsidR="00912680" w:rsidRPr="0032382A" w:rsidRDefault="00912680" w:rsidP="0032382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2382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«МАУ «Редакция газеты «Призыв»</w:t>
      </w:r>
    </w:p>
    <w:p w:rsidR="00912680" w:rsidRPr="0032382A" w:rsidRDefault="00912680" w:rsidP="0032382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12680" w:rsidRPr="0032382A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>В соответствии с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23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2382A">
        <w:rPr>
          <w:rFonts w:ascii="Times New Roman" w:hAnsi="Times New Roman" w:cs="Times New Roman"/>
          <w:sz w:val="28"/>
          <w:szCs w:val="28"/>
        </w:rPr>
        <w:t>лавы Таборинского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82A">
        <w:rPr>
          <w:rFonts w:ascii="Times New Roman" w:hAnsi="Times New Roman" w:cs="Times New Roman"/>
          <w:sz w:val="28"/>
          <w:szCs w:val="28"/>
        </w:rPr>
        <w:t>22.10.2012г. № 576 «Об у</w:t>
      </w:r>
      <w:r>
        <w:rPr>
          <w:rFonts w:ascii="Times New Roman" w:hAnsi="Times New Roman" w:cs="Times New Roman"/>
          <w:sz w:val="28"/>
          <w:szCs w:val="28"/>
        </w:rPr>
        <w:t xml:space="preserve">тверждении Порядка определения </w:t>
      </w:r>
      <w:r w:rsidRPr="0032382A">
        <w:rPr>
          <w:rFonts w:ascii="Times New Roman" w:hAnsi="Times New Roman" w:cs="Times New Roman"/>
          <w:sz w:val="28"/>
          <w:szCs w:val="28"/>
        </w:rPr>
        <w:t>платы за выполнение работ и оказание услуг, предоставляемых муниципальным автономным учреждением Таборинского муниципального района», руководствуясь ст.27 Устава Таборинского муниципального района</w:t>
      </w:r>
    </w:p>
    <w:p w:rsidR="00912680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680" w:rsidRPr="0032382A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2382A">
        <w:rPr>
          <w:rFonts w:ascii="Times New Roman" w:hAnsi="Times New Roman" w:cs="Times New Roman"/>
          <w:b/>
          <w:bCs/>
          <w:caps/>
          <w:sz w:val="28"/>
          <w:szCs w:val="28"/>
        </w:rPr>
        <w:t>постановляю:</w:t>
      </w:r>
    </w:p>
    <w:p w:rsidR="00912680" w:rsidRPr="0032382A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2382A">
        <w:rPr>
          <w:rFonts w:ascii="Times New Roman" w:hAnsi="Times New Roman" w:cs="Times New Roman"/>
          <w:sz w:val="28"/>
          <w:szCs w:val="28"/>
        </w:rPr>
        <w:t>рил</w:t>
      </w:r>
      <w:r>
        <w:rPr>
          <w:rFonts w:ascii="Times New Roman" w:hAnsi="Times New Roman" w:cs="Times New Roman"/>
          <w:sz w:val="28"/>
          <w:szCs w:val="28"/>
        </w:rPr>
        <w:t>агаемый</w:t>
      </w:r>
      <w:r w:rsidRPr="0032382A">
        <w:rPr>
          <w:rFonts w:ascii="Times New Roman" w:hAnsi="Times New Roman" w:cs="Times New Roman"/>
          <w:sz w:val="28"/>
          <w:szCs w:val="28"/>
        </w:rPr>
        <w:t xml:space="preserve"> прейскурант цен на платные услуги, оказываемые муниципальным  автономным учреждением «МАУ «Редакция газеты «Призыв».</w:t>
      </w:r>
    </w:p>
    <w:p w:rsidR="00912680" w:rsidRPr="0032382A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марта 2013 года.</w:t>
      </w:r>
    </w:p>
    <w:p w:rsidR="00912680" w:rsidRPr="0032382A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Данно</w:t>
      </w:r>
      <w:r w:rsidRPr="0032382A">
        <w:rPr>
          <w:rFonts w:ascii="Times New Roman" w:hAnsi="Times New Roman" w:cs="Times New Roman"/>
          <w:sz w:val="28"/>
          <w:szCs w:val="28"/>
        </w:rPr>
        <w:t>е постановление опубликовать в районной газете «Призыв» и разместить на официальном сайте администрации Таборинского муниципального района.</w:t>
      </w:r>
    </w:p>
    <w:p w:rsidR="00912680" w:rsidRDefault="00912680" w:rsidP="00323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Таборинского муниципального района </w:t>
      </w:r>
      <w:r w:rsidRPr="0032382A">
        <w:rPr>
          <w:rFonts w:ascii="Times New Roman" w:hAnsi="Times New Roman" w:cs="Times New Roman"/>
          <w:sz w:val="28"/>
          <w:szCs w:val="28"/>
        </w:rPr>
        <w:t>Владимиров</w:t>
      </w:r>
      <w:r>
        <w:rPr>
          <w:rFonts w:ascii="Times New Roman" w:hAnsi="Times New Roman" w:cs="Times New Roman"/>
          <w:sz w:val="28"/>
          <w:szCs w:val="28"/>
        </w:rPr>
        <w:t>у В.А.</w:t>
      </w:r>
      <w:r w:rsidRPr="00323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680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680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680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680" w:rsidRPr="0032382A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82A"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912680" w:rsidRPr="0032382A" w:rsidRDefault="00912680" w:rsidP="00543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32382A">
        <w:rPr>
          <w:rFonts w:ascii="Times New Roman" w:hAnsi="Times New Roman" w:cs="Times New Roman"/>
          <w:sz w:val="28"/>
          <w:szCs w:val="28"/>
        </w:rPr>
        <w:t>В.А.Роененко</w:t>
      </w:r>
    </w:p>
    <w:p w:rsidR="00912680" w:rsidRPr="0032382A" w:rsidRDefault="00912680" w:rsidP="002E6755">
      <w:pPr>
        <w:rPr>
          <w:rFonts w:ascii="Times New Roman" w:hAnsi="Times New Roman" w:cs="Times New Roman"/>
          <w:sz w:val="28"/>
          <w:szCs w:val="28"/>
        </w:rPr>
      </w:pPr>
    </w:p>
    <w:p w:rsidR="00912680" w:rsidRDefault="00912680" w:rsidP="0032578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2680" w:rsidRPr="0032382A" w:rsidRDefault="00912680" w:rsidP="003238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912680" w:rsidRPr="0032382A" w:rsidRDefault="00912680" w:rsidP="003238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главы</w:t>
      </w:r>
    </w:p>
    <w:p w:rsidR="00912680" w:rsidRPr="0032382A" w:rsidRDefault="00912680" w:rsidP="003238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2382A">
        <w:rPr>
          <w:rFonts w:ascii="Times New Roman" w:hAnsi="Times New Roman" w:cs="Times New Roman"/>
          <w:sz w:val="24"/>
          <w:szCs w:val="24"/>
        </w:rPr>
        <w:t>Таборинского муниципального района</w:t>
      </w:r>
    </w:p>
    <w:p w:rsidR="00912680" w:rsidRPr="0032382A" w:rsidRDefault="00912680" w:rsidP="0032382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238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382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21.02.2013 г. № 65</w:t>
      </w:r>
    </w:p>
    <w:p w:rsidR="00912680" w:rsidRPr="0032382A" w:rsidRDefault="00912680" w:rsidP="003238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12680" w:rsidRPr="0032382A" w:rsidRDefault="00912680" w:rsidP="003238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12680" w:rsidRDefault="00912680" w:rsidP="0032382A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2382A">
        <w:rPr>
          <w:rFonts w:ascii="Times New Roman" w:hAnsi="Times New Roman" w:cs="Times New Roman"/>
          <w:caps/>
          <w:sz w:val="28"/>
          <w:szCs w:val="28"/>
        </w:rPr>
        <w:t>ПРЕЙСКУРАНТ ЦЕН НА ПЛАТНЫЕ УС</w:t>
      </w:r>
      <w:r>
        <w:rPr>
          <w:rFonts w:ascii="Times New Roman" w:hAnsi="Times New Roman" w:cs="Times New Roman"/>
          <w:caps/>
          <w:sz w:val="28"/>
          <w:szCs w:val="28"/>
        </w:rPr>
        <w:t>ЛУГИ, ОКАЗЫВАЕМЫЕ МУНИЦИПАЛЬНЫМ</w:t>
      </w:r>
      <w:r w:rsidRPr="0032382A">
        <w:rPr>
          <w:rFonts w:ascii="Times New Roman" w:hAnsi="Times New Roman" w:cs="Times New Roman"/>
          <w:caps/>
          <w:sz w:val="28"/>
          <w:szCs w:val="28"/>
        </w:rPr>
        <w:t xml:space="preserve"> АВТОНОМНЫМ УЧРЕЖДЕНИЕМ </w:t>
      </w:r>
    </w:p>
    <w:p w:rsidR="00912680" w:rsidRDefault="00912680" w:rsidP="0032382A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2382A">
        <w:rPr>
          <w:rFonts w:ascii="Times New Roman" w:hAnsi="Times New Roman" w:cs="Times New Roman"/>
          <w:caps/>
          <w:sz w:val="28"/>
          <w:szCs w:val="28"/>
        </w:rPr>
        <w:t>«РЕДАКЦИЯ ГАЗЕТЫ «ПРИЗЫВ»</w:t>
      </w:r>
    </w:p>
    <w:p w:rsidR="00912680" w:rsidRPr="0032382A" w:rsidRDefault="00912680" w:rsidP="0032382A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1"/>
        <w:gridCol w:w="1471"/>
        <w:gridCol w:w="1519"/>
      </w:tblGrid>
      <w:tr w:rsidR="00912680" w:rsidRPr="0032382A" w:rsidTr="0032382A">
        <w:tc>
          <w:tcPr>
            <w:tcW w:w="6581" w:type="dxa"/>
          </w:tcPr>
          <w:p w:rsidR="00912680" w:rsidRPr="0032382A" w:rsidRDefault="00912680" w:rsidP="0032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1471" w:type="dxa"/>
          </w:tcPr>
          <w:p w:rsidR="00912680" w:rsidRPr="0032382A" w:rsidRDefault="00912680" w:rsidP="0032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19" w:type="dxa"/>
          </w:tcPr>
          <w:p w:rsidR="00912680" w:rsidRPr="0032382A" w:rsidRDefault="00912680" w:rsidP="0032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Цена услуги руб. коп. ¦</w:t>
            </w:r>
          </w:p>
        </w:tc>
      </w:tr>
      <w:tr w:rsidR="00912680" w:rsidRPr="0032382A" w:rsidTr="0032382A">
        <w:tc>
          <w:tcPr>
            <w:tcW w:w="658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услуги государственным и </w:t>
            </w: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муниципальным учреждениям</w:t>
            </w:r>
          </w:p>
        </w:tc>
        <w:tc>
          <w:tcPr>
            <w:tcW w:w="147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1 газетная полоса А4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(500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19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2329,0</w:t>
            </w:r>
          </w:p>
        </w:tc>
      </w:tr>
      <w:tr w:rsidR="00912680" w:rsidRPr="0032382A" w:rsidTr="0032382A">
        <w:tc>
          <w:tcPr>
            <w:tcW w:w="658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Объявления социального характера (поздравления, соболезнования, некрологи)</w:t>
            </w:r>
          </w:p>
        </w:tc>
        <w:tc>
          <w:tcPr>
            <w:tcW w:w="147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</w:tr>
      <w:tr w:rsidR="00912680" w:rsidRPr="0032382A" w:rsidTr="0032382A">
        <w:tc>
          <w:tcPr>
            <w:tcW w:w="658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Объявления коммерческого характера для физических лиц (за исключением ИП) </w:t>
            </w:r>
          </w:p>
        </w:tc>
        <w:tc>
          <w:tcPr>
            <w:tcW w:w="147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9,30</w:t>
            </w:r>
          </w:p>
        </w:tc>
      </w:tr>
      <w:tr w:rsidR="00912680" w:rsidRPr="0032382A" w:rsidTr="0032382A">
        <w:tc>
          <w:tcPr>
            <w:tcW w:w="658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Объявления коммерческого характера для юридических лиц и индивидуальных предпринимателей</w:t>
            </w:r>
          </w:p>
        </w:tc>
        <w:tc>
          <w:tcPr>
            <w:tcW w:w="1471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912680" w:rsidRPr="0032382A" w:rsidRDefault="00912680" w:rsidP="00323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382A">
              <w:rPr>
                <w:rFonts w:ascii="Times New Roman" w:hAnsi="Times New Roman" w:cs="Times New Roman"/>
                <w:sz w:val="28"/>
                <w:szCs w:val="28"/>
              </w:rPr>
              <w:t>23,30</w:t>
            </w:r>
            <w:bookmarkStart w:id="0" w:name="_GoBack"/>
            <w:bookmarkEnd w:id="0"/>
          </w:p>
        </w:tc>
      </w:tr>
    </w:tbl>
    <w:p w:rsidR="00912680" w:rsidRPr="0032382A" w:rsidRDefault="00912680" w:rsidP="003238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12680" w:rsidRPr="0032382A" w:rsidSect="00496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755"/>
    <w:rsid w:val="00001987"/>
    <w:rsid w:val="00003CA5"/>
    <w:rsid w:val="000112DE"/>
    <w:rsid w:val="000123AF"/>
    <w:rsid w:val="00012D97"/>
    <w:rsid w:val="00013341"/>
    <w:rsid w:val="000305EB"/>
    <w:rsid w:val="00032DB9"/>
    <w:rsid w:val="00036460"/>
    <w:rsid w:val="00041292"/>
    <w:rsid w:val="00045F0B"/>
    <w:rsid w:val="00047D1E"/>
    <w:rsid w:val="00050FF6"/>
    <w:rsid w:val="00052472"/>
    <w:rsid w:val="000750BC"/>
    <w:rsid w:val="0009336B"/>
    <w:rsid w:val="00097F73"/>
    <w:rsid w:val="000A28F0"/>
    <w:rsid w:val="000A4451"/>
    <w:rsid w:val="000A4B35"/>
    <w:rsid w:val="000B0064"/>
    <w:rsid w:val="000B5535"/>
    <w:rsid w:val="000C1C1C"/>
    <w:rsid w:val="000C4441"/>
    <w:rsid w:val="000C6D00"/>
    <w:rsid w:val="000C7F88"/>
    <w:rsid w:val="000D1A2D"/>
    <w:rsid w:val="000E697E"/>
    <w:rsid w:val="000E710D"/>
    <w:rsid w:val="000F065F"/>
    <w:rsid w:val="000F22FD"/>
    <w:rsid w:val="000F4AA8"/>
    <w:rsid w:val="00113808"/>
    <w:rsid w:val="00114072"/>
    <w:rsid w:val="00120F2F"/>
    <w:rsid w:val="00122415"/>
    <w:rsid w:val="00122C21"/>
    <w:rsid w:val="0012723E"/>
    <w:rsid w:val="001302F2"/>
    <w:rsid w:val="0013389B"/>
    <w:rsid w:val="0013514D"/>
    <w:rsid w:val="00137D03"/>
    <w:rsid w:val="00137E3E"/>
    <w:rsid w:val="0014164E"/>
    <w:rsid w:val="00142404"/>
    <w:rsid w:val="0014534F"/>
    <w:rsid w:val="00151E37"/>
    <w:rsid w:val="001557A5"/>
    <w:rsid w:val="00160240"/>
    <w:rsid w:val="00160C62"/>
    <w:rsid w:val="00165421"/>
    <w:rsid w:val="0017026C"/>
    <w:rsid w:val="00173FA7"/>
    <w:rsid w:val="001759B5"/>
    <w:rsid w:val="00175D64"/>
    <w:rsid w:val="00176D73"/>
    <w:rsid w:val="0018026D"/>
    <w:rsid w:val="001935A2"/>
    <w:rsid w:val="00193E6D"/>
    <w:rsid w:val="001962FC"/>
    <w:rsid w:val="001A5FD7"/>
    <w:rsid w:val="001B193D"/>
    <w:rsid w:val="001C0B77"/>
    <w:rsid w:val="001D1052"/>
    <w:rsid w:val="001D1814"/>
    <w:rsid w:val="001D2102"/>
    <w:rsid w:val="001E400C"/>
    <w:rsid w:val="001F1F7B"/>
    <w:rsid w:val="002012CE"/>
    <w:rsid w:val="00201726"/>
    <w:rsid w:val="0020696F"/>
    <w:rsid w:val="00206A78"/>
    <w:rsid w:val="00207A8C"/>
    <w:rsid w:val="00213D61"/>
    <w:rsid w:val="00221BAA"/>
    <w:rsid w:val="00221D07"/>
    <w:rsid w:val="00222B72"/>
    <w:rsid w:val="00227EF9"/>
    <w:rsid w:val="00231DA9"/>
    <w:rsid w:val="00231DE6"/>
    <w:rsid w:val="00234863"/>
    <w:rsid w:val="002437E2"/>
    <w:rsid w:val="002468E4"/>
    <w:rsid w:val="00251189"/>
    <w:rsid w:val="00254DDD"/>
    <w:rsid w:val="00266AB7"/>
    <w:rsid w:val="0027054F"/>
    <w:rsid w:val="00272339"/>
    <w:rsid w:val="00275D8A"/>
    <w:rsid w:val="002811CC"/>
    <w:rsid w:val="00281288"/>
    <w:rsid w:val="002825E0"/>
    <w:rsid w:val="00293E86"/>
    <w:rsid w:val="002977F6"/>
    <w:rsid w:val="002A0774"/>
    <w:rsid w:val="002B157C"/>
    <w:rsid w:val="002B3463"/>
    <w:rsid w:val="002C74AB"/>
    <w:rsid w:val="002D0D53"/>
    <w:rsid w:val="002D7C9A"/>
    <w:rsid w:val="002E14F7"/>
    <w:rsid w:val="002E6755"/>
    <w:rsid w:val="002E799D"/>
    <w:rsid w:val="002F6B69"/>
    <w:rsid w:val="00301976"/>
    <w:rsid w:val="00302BB9"/>
    <w:rsid w:val="00312221"/>
    <w:rsid w:val="00316181"/>
    <w:rsid w:val="00322662"/>
    <w:rsid w:val="00322F98"/>
    <w:rsid w:val="0032382A"/>
    <w:rsid w:val="00325784"/>
    <w:rsid w:val="003332E1"/>
    <w:rsid w:val="00333763"/>
    <w:rsid w:val="0033732F"/>
    <w:rsid w:val="00351CDE"/>
    <w:rsid w:val="00374673"/>
    <w:rsid w:val="0039286F"/>
    <w:rsid w:val="0039612E"/>
    <w:rsid w:val="003A26D9"/>
    <w:rsid w:val="003A335F"/>
    <w:rsid w:val="003A56DC"/>
    <w:rsid w:val="003C1EB5"/>
    <w:rsid w:val="003C6DF1"/>
    <w:rsid w:val="003D29AC"/>
    <w:rsid w:val="003D5834"/>
    <w:rsid w:val="003D7513"/>
    <w:rsid w:val="003E2B3A"/>
    <w:rsid w:val="003E59E7"/>
    <w:rsid w:val="003E6BBE"/>
    <w:rsid w:val="003F4CA2"/>
    <w:rsid w:val="004027B5"/>
    <w:rsid w:val="0040328F"/>
    <w:rsid w:val="00406FEB"/>
    <w:rsid w:val="004140CC"/>
    <w:rsid w:val="00422566"/>
    <w:rsid w:val="0042284A"/>
    <w:rsid w:val="00426F46"/>
    <w:rsid w:val="00430FD8"/>
    <w:rsid w:val="0044290F"/>
    <w:rsid w:val="00464338"/>
    <w:rsid w:val="00464816"/>
    <w:rsid w:val="004734CA"/>
    <w:rsid w:val="004826DE"/>
    <w:rsid w:val="004909FC"/>
    <w:rsid w:val="00495885"/>
    <w:rsid w:val="00496314"/>
    <w:rsid w:val="004B05EF"/>
    <w:rsid w:val="004B465E"/>
    <w:rsid w:val="004C14F9"/>
    <w:rsid w:val="004C1E05"/>
    <w:rsid w:val="004C6B55"/>
    <w:rsid w:val="004D4016"/>
    <w:rsid w:val="004E4411"/>
    <w:rsid w:val="004E5189"/>
    <w:rsid w:val="004E547C"/>
    <w:rsid w:val="004F4C0B"/>
    <w:rsid w:val="0050069D"/>
    <w:rsid w:val="0050390C"/>
    <w:rsid w:val="00504D0B"/>
    <w:rsid w:val="00505754"/>
    <w:rsid w:val="00506F5D"/>
    <w:rsid w:val="00525E43"/>
    <w:rsid w:val="00537D70"/>
    <w:rsid w:val="005436B7"/>
    <w:rsid w:val="00550B18"/>
    <w:rsid w:val="005609C2"/>
    <w:rsid w:val="0056137E"/>
    <w:rsid w:val="00561DCD"/>
    <w:rsid w:val="005700ED"/>
    <w:rsid w:val="0057151D"/>
    <w:rsid w:val="00571C57"/>
    <w:rsid w:val="00573109"/>
    <w:rsid w:val="00577CD7"/>
    <w:rsid w:val="00580B8F"/>
    <w:rsid w:val="00592D3A"/>
    <w:rsid w:val="005B2D81"/>
    <w:rsid w:val="005C150D"/>
    <w:rsid w:val="005C355D"/>
    <w:rsid w:val="005C79FB"/>
    <w:rsid w:val="005D067A"/>
    <w:rsid w:val="005D0AE7"/>
    <w:rsid w:val="005D7EF3"/>
    <w:rsid w:val="005E4D5C"/>
    <w:rsid w:val="005E522F"/>
    <w:rsid w:val="005E5291"/>
    <w:rsid w:val="005E701D"/>
    <w:rsid w:val="005F1137"/>
    <w:rsid w:val="005F48D8"/>
    <w:rsid w:val="00602B99"/>
    <w:rsid w:val="006053F7"/>
    <w:rsid w:val="00606DD4"/>
    <w:rsid w:val="00606F45"/>
    <w:rsid w:val="006100A9"/>
    <w:rsid w:val="00615EAC"/>
    <w:rsid w:val="00621188"/>
    <w:rsid w:val="00626415"/>
    <w:rsid w:val="0063199F"/>
    <w:rsid w:val="0063776E"/>
    <w:rsid w:val="0065199A"/>
    <w:rsid w:val="00651E93"/>
    <w:rsid w:val="00652574"/>
    <w:rsid w:val="00657572"/>
    <w:rsid w:val="006611D1"/>
    <w:rsid w:val="00676E51"/>
    <w:rsid w:val="006829EE"/>
    <w:rsid w:val="006879E1"/>
    <w:rsid w:val="00687A08"/>
    <w:rsid w:val="00687DF7"/>
    <w:rsid w:val="006912BD"/>
    <w:rsid w:val="006965F9"/>
    <w:rsid w:val="006A79B4"/>
    <w:rsid w:val="006C569D"/>
    <w:rsid w:val="006C5D44"/>
    <w:rsid w:val="006C6537"/>
    <w:rsid w:val="006D69DD"/>
    <w:rsid w:val="006D7DF0"/>
    <w:rsid w:val="006E681B"/>
    <w:rsid w:val="006F083F"/>
    <w:rsid w:val="006F2FB6"/>
    <w:rsid w:val="006F4D5C"/>
    <w:rsid w:val="00706E15"/>
    <w:rsid w:val="0070717C"/>
    <w:rsid w:val="00720417"/>
    <w:rsid w:val="00720C73"/>
    <w:rsid w:val="00737EC6"/>
    <w:rsid w:val="00741E49"/>
    <w:rsid w:val="007435C5"/>
    <w:rsid w:val="00756B69"/>
    <w:rsid w:val="0076389F"/>
    <w:rsid w:val="0076528E"/>
    <w:rsid w:val="007709C8"/>
    <w:rsid w:val="00772F7C"/>
    <w:rsid w:val="0078233B"/>
    <w:rsid w:val="00782C11"/>
    <w:rsid w:val="00783FB8"/>
    <w:rsid w:val="00784FE0"/>
    <w:rsid w:val="00793F15"/>
    <w:rsid w:val="007A4464"/>
    <w:rsid w:val="007A44AC"/>
    <w:rsid w:val="007B240A"/>
    <w:rsid w:val="007B4A79"/>
    <w:rsid w:val="007B7152"/>
    <w:rsid w:val="007C4B06"/>
    <w:rsid w:val="007D26BB"/>
    <w:rsid w:val="007E7B5F"/>
    <w:rsid w:val="007F12FE"/>
    <w:rsid w:val="00802DC0"/>
    <w:rsid w:val="008054CF"/>
    <w:rsid w:val="00805689"/>
    <w:rsid w:val="00805DE9"/>
    <w:rsid w:val="00806468"/>
    <w:rsid w:val="00811017"/>
    <w:rsid w:val="008126FD"/>
    <w:rsid w:val="00814CD2"/>
    <w:rsid w:val="00815C65"/>
    <w:rsid w:val="00824CD0"/>
    <w:rsid w:val="00830CFD"/>
    <w:rsid w:val="008372B1"/>
    <w:rsid w:val="0084117D"/>
    <w:rsid w:val="00860712"/>
    <w:rsid w:val="00863F19"/>
    <w:rsid w:val="00872232"/>
    <w:rsid w:val="00880CFF"/>
    <w:rsid w:val="00887ACA"/>
    <w:rsid w:val="00891531"/>
    <w:rsid w:val="00891CC7"/>
    <w:rsid w:val="008A10BC"/>
    <w:rsid w:val="008A564E"/>
    <w:rsid w:val="008B6FAE"/>
    <w:rsid w:val="008C00C7"/>
    <w:rsid w:val="008C5B71"/>
    <w:rsid w:val="008D2C52"/>
    <w:rsid w:val="008D3245"/>
    <w:rsid w:val="008D722F"/>
    <w:rsid w:val="008F0D55"/>
    <w:rsid w:val="008F45B6"/>
    <w:rsid w:val="008F71C6"/>
    <w:rsid w:val="0090335E"/>
    <w:rsid w:val="00912680"/>
    <w:rsid w:val="00917258"/>
    <w:rsid w:val="0092041C"/>
    <w:rsid w:val="009219D3"/>
    <w:rsid w:val="00925C72"/>
    <w:rsid w:val="009277B7"/>
    <w:rsid w:val="009300E6"/>
    <w:rsid w:val="00933495"/>
    <w:rsid w:val="009356E4"/>
    <w:rsid w:val="00942112"/>
    <w:rsid w:val="00945164"/>
    <w:rsid w:val="00953F22"/>
    <w:rsid w:val="0095482D"/>
    <w:rsid w:val="00977182"/>
    <w:rsid w:val="00977F18"/>
    <w:rsid w:val="00980EB7"/>
    <w:rsid w:val="00981F21"/>
    <w:rsid w:val="00982453"/>
    <w:rsid w:val="0098574B"/>
    <w:rsid w:val="009A246C"/>
    <w:rsid w:val="009A6631"/>
    <w:rsid w:val="009B52D0"/>
    <w:rsid w:val="009C0308"/>
    <w:rsid w:val="009C2032"/>
    <w:rsid w:val="009C366C"/>
    <w:rsid w:val="009C3FF3"/>
    <w:rsid w:val="009C403C"/>
    <w:rsid w:val="009C5E19"/>
    <w:rsid w:val="009C6658"/>
    <w:rsid w:val="009D526E"/>
    <w:rsid w:val="009D54BC"/>
    <w:rsid w:val="009D737B"/>
    <w:rsid w:val="009D7C38"/>
    <w:rsid w:val="009E3E01"/>
    <w:rsid w:val="009E6A2E"/>
    <w:rsid w:val="009E7A3E"/>
    <w:rsid w:val="009F7D64"/>
    <w:rsid w:val="00A002BA"/>
    <w:rsid w:val="00A007D4"/>
    <w:rsid w:val="00A12278"/>
    <w:rsid w:val="00A21E96"/>
    <w:rsid w:val="00A26014"/>
    <w:rsid w:val="00A27A07"/>
    <w:rsid w:val="00A34A72"/>
    <w:rsid w:val="00A364BD"/>
    <w:rsid w:val="00A370CF"/>
    <w:rsid w:val="00A37E59"/>
    <w:rsid w:val="00A4332B"/>
    <w:rsid w:val="00A4694B"/>
    <w:rsid w:val="00A46BBD"/>
    <w:rsid w:val="00A51D96"/>
    <w:rsid w:val="00A525FC"/>
    <w:rsid w:val="00A56D27"/>
    <w:rsid w:val="00A57616"/>
    <w:rsid w:val="00A616CE"/>
    <w:rsid w:val="00A71C33"/>
    <w:rsid w:val="00A7355D"/>
    <w:rsid w:val="00A7690D"/>
    <w:rsid w:val="00A77541"/>
    <w:rsid w:val="00A80426"/>
    <w:rsid w:val="00A83B09"/>
    <w:rsid w:val="00A83EC6"/>
    <w:rsid w:val="00A93965"/>
    <w:rsid w:val="00A979AA"/>
    <w:rsid w:val="00AA4100"/>
    <w:rsid w:val="00AC05CA"/>
    <w:rsid w:val="00AD05AA"/>
    <w:rsid w:val="00AD1383"/>
    <w:rsid w:val="00AD3FF8"/>
    <w:rsid w:val="00AE4799"/>
    <w:rsid w:val="00AF5E5B"/>
    <w:rsid w:val="00B03518"/>
    <w:rsid w:val="00B0415F"/>
    <w:rsid w:val="00B10D85"/>
    <w:rsid w:val="00B17E40"/>
    <w:rsid w:val="00B23B52"/>
    <w:rsid w:val="00B23DB8"/>
    <w:rsid w:val="00B3461C"/>
    <w:rsid w:val="00B40332"/>
    <w:rsid w:val="00B408F1"/>
    <w:rsid w:val="00B41E1B"/>
    <w:rsid w:val="00B43348"/>
    <w:rsid w:val="00B43F5C"/>
    <w:rsid w:val="00B463E2"/>
    <w:rsid w:val="00B463FC"/>
    <w:rsid w:val="00B57C7A"/>
    <w:rsid w:val="00B706BC"/>
    <w:rsid w:val="00B82885"/>
    <w:rsid w:val="00B84CA9"/>
    <w:rsid w:val="00B86EAF"/>
    <w:rsid w:val="00B93332"/>
    <w:rsid w:val="00B94180"/>
    <w:rsid w:val="00BA7570"/>
    <w:rsid w:val="00BB433E"/>
    <w:rsid w:val="00BC2B0E"/>
    <w:rsid w:val="00BC5445"/>
    <w:rsid w:val="00BC549D"/>
    <w:rsid w:val="00BC67AE"/>
    <w:rsid w:val="00BD0B8A"/>
    <w:rsid w:val="00BD3247"/>
    <w:rsid w:val="00BD75B0"/>
    <w:rsid w:val="00BE31CB"/>
    <w:rsid w:val="00BE5A3A"/>
    <w:rsid w:val="00BF2A66"/>
    <w:rsid w:val="00BF3A5D"/>
    <w:rsid w:val="00C0371B"/>
    <w:rsid w:val="00C04AA7"/>
    <w:rsid w:val="00C07AC9"/>
    <w:rsid w:val="00C144B5"/>
    <w:rsid w:val="00C15847"/>
    <w:rsid w:val="00C20BDE"/>
    <w:rsid w:val="00C27634"/>
    <w:rsid w:val="00C453F5"/>
    <w:rsid w:val="00C51C5C"/>
    <w:rsid w:val="00C7013A"/>
    <w:rsid w:val="00C737AD"/>
    <w:rsid w:val="00C77DAF"/>
    <w:rsid w:val="00C9286F"/>
    <w:rsid w:val="00C97F9B"/>
    <w:rsid w:val="00CA1F8B"/>
    <w:rsid w:val="00CA211F"/>
    <w:rsid w:val="00CA2370"/>
    <w:rsid w:val="00CA5105"/>
    <w:rsid w:val="00CA73F6"/>
    <w:rsid w:val="00CB2BDF"/>
    <w:rsid w:val="00CB5D73"/>
    <w:rsid w:val="00CB71FB"/>
    <w:rsid w:val="00CC1420"/>
    <w:rsid w:val="00CC2959"/>
    <w:rsid w:val="00CC2B26"/>
    <w:rsid w:val="00CE66EF"/>
    <w:rsid w:val="00CE683C"/>
    <w:rsid w:val="00CE6B3A"/>
    <w:rsid w:val="00CF1137"/>
    <w:rsid w:val="00CF1953"/>
    <w:rsid w:val="00CF3BEF"/>
    <w:rsid w:val="00CF6544"/>
    <w:rsid w:val="00D02C3F"/>
    <w:rsid w:val="00D14620"/>
    <w:rsid w:val="00D20B63"/>
    <w:rsid w:val="00D27AE3"/>
    <w:rsid w:val="00D300C9"/>
    <w:rsid w:val="00D323C0"/>
    <w:rsid w:val="00D45565"/>
    <w:rsid w:val="00D5012A"/>
    <w:rsid w:val="00D51DAA"/>
    <w:rsid w:val="00D53117"/>
    <w:rsid w:val="00D55001"/>
    <w:rsid w:val="00D61BA0"/>
    <w:rsid w:val="00D62B21"/>
    <w:rsid w:val="00D62D71"/>
    <w:rsid w:val="00D65B72"/>
    <w:rsid w:val="00D662F9"/>
    <w:rsid w:val="00D73245"/>
    <w:rsid w:val="00D7787A"/>
    <w:rsid w:val="00D81116"/>
    <w:rsid w:val="00D81787"/>
    <w:rsid w:val="00D82C0B"/>
    <w:rsid w:val="00D94A93"/>
    <w:rsid w:val="00D95B4D"/>
    <w:rsid w:val="00D97599"/>
    <w:rsid w:val="00DA6196"/>
    <w:rsid w:val="00DB00A8"/>
    <w:rsid w:val="00DB07AC"/>
    <w:rsid w:val="00DB235C"/>
    <w:rsid w:val="00DB354A"/>
    <w:rsid w:val="00DC2CD2"/>
    <w:rsid w:val="00DE31D8"/>
    <w:rsid w:val="00DE795C"/>
    <w:rsid w:val="00DF45D3"/>
    <w:rsid w:val="00DF5C1A"/>
    <w:rsid w:val="00E12711"/>
    <w:rsid w:val="00E145C8"/>
    <w:rsid w:val="00E16A01"/>
    <w:rsid w:val="00E16AE5"/>
    <w:rsid w:val="00E175FE"/>
    <w:rsid w:val="00E2634F"/>
    <w:rsid w:val="00E30E71"/>
    <w:rsid w:val="00E32505"/>
    <w:rsid w:val="00E47FBC"/>
    <w:rsid w:val="00E70855"/>
    <w:rsid w:val="00E733A9"/>
    <w:rsid w:val="00E90F58"/>
    <w:rsid w:val="00E92B8C"/>
    <w:rsid w:val="00EA446A"/>
    <w:rsid w:val="00EA52C4"/>
    <w:rsid w:val="00EB01E5"/>
    <w:rsid w:val="00EB14A7"/>
    <w:rsid w:val="00EB7465"/>
    <w:rsid w:val="00EC07CD"/>
    <w:rsid w:val="00ED05E5"/>
    <w:rsid w:val="00ED1728"/>
    <w:rsid w:val="00ED2BC1"/>
    <w:rsid w:val="00ED41DE"/>
    <w:rsid w:val="00ED4D4E"/>
    <w:rsid w:val="00ED7871"/>
    <w:rsid w:val="00EE1520"/>
    <w:rsid w:val="00EE3251"/>
    <w:rsid w:val="00EE6E04"/>
    <w:rsid w:val="00EE6F2A"/>
    <w:rsid w:val="00EF5054"/>
    <w:rsid w:val="00EF513B"/>
    <w:rsid w:val="00EF7654"/>
    <w:rsid w:val="00F03F09"/>
    <w:rsid w:val="00F10EE0"/>
    <w:rsid w:val="00F15F7A"/>
    <w:rsid w:val="00F237C2"/>
    <w:rsid w:val="00F3185D"/>
    <w:rsid w:val="00F368B6"/>
    <w:rsid w:val="00F36A3F"/>
    <w:rsid w:val="00F42DE3"/>
    <w:rsid w:val="00F43DBF"/>
    <w:rsid w:val="00F46B16"/>
    <w:rsid w:val="00F471BD"/>
    <w:rsid w:val="00F547F8"/>
    <w:rsid w:val="00F5507D"/>
    <w:rsid w:val="00F636D0"/>
    <w:rsid w:val="00F70D3E"/>
    <w:rsid w:val="00F72201"/>
    <w:rsid w:val="00F73821"/>
    <w:rsid w:val="00F75302"/>
    <w:rsid w:val="00F756C6"/>
    <w:rsid w:val="00F80870"/>
    <w:rsid w:val="00F82CE7"/>
    <w:rsid w:val="00F834FD"/>
    <w:rsid w:val="00F83B23"/>
    <w:rsid w:val="00F864EA"/>
    <w:rsid w:val="00F8651D"/>
    <w:rsid w:val="00F867CB"/>
    <w:rsid w:val="00F87E5D"/>
    <w:rsid w:val="00F92237"/>
    <w:rsid w:val="00F939F1"/>
    <w:rsid w:val="00F97AD1"/>
    <w:rsid w:val="00FA428F"/>
    <w:rsid w:val="00FA61C5"/>
    <w:rsid w:val="00FB0D5A"/>
    <w:rsid w:val="00FB368F"/>
    <w:rsid w:val="00FB7089"/>
    <w:rsid w:val="00FB7E6D"/>
    <w:rsid w:val="00FC5981"/>
    <w:rsid w:val="00FD2A76"/>
    <w:rsid w:val="00FD5F2A"/>
    <w:rsid w:val="00FE0D15"/>
    <w:rsid w:val="00FF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14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2382A"/>
    <w:pPr>
      <w:keepNext/>
      <w:spacing w:after="0" w:line="240" w:lineRule="auto"/>
      <w:jc w:val="center"/>
      <w:outlineLvl w:val="0"/>
    </w:pPr>
    <w:rPr>
      <w:rFonts w:cs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324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TableGrid">
    <w:name w:val="Table Grid"/>
    <w:basedOn w:val="TableNormal"/>
    <w:uiPriority w:val="99"/>
    <w:rsid w:val="0032578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32382A"/>
    <w:pPr>
      <w:spacing w:after="0" w:line="240" w:lineRule="auto"/>
      <w:jc w:val="center"/>
    </w:pPr>
    <w:rPr>
      <w:rFonts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73245"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2</Pages>
  <Words>273</Words>
  <Characters>1558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2013-02-22T06:46:00Z</cp:lastPrinted>
  <dcterms:created xsi:type="dcterms:W3CDTF">2013-02-20T06:41:00Z</dcterms:created>
  <dcterms:modified xsi:type="dcterms:W3CDTF">2013-02-22T06:46:00Z</dcterms:modified>
</cp:coreProperties>
</file>