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446" w:rsidRDefault="00252446" w:rsidP="00AC7C1C">
      <w:pPr>
        <w:pStyle w:val="af5"/>
        <w:rPr>
          <w:szCs w:val="28"/>
        </w:rPr>
      </w:pPr>
      <w:r w:rsidRPr="00FE3F4D"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brr-g" style="width:41.25pt;height:80.25pt;visibility:visible">
            <v:imagedata r:id="rId7" o:title=""/>
          </v:shape>
        </w:pict>
      </w:r>
    </w:p>
    <w:p w:rsidR="00252446" w:rsidRDefault="00252446" w:rsidP="00AC7C1C">
      <w:pPr>
        <w:pStyle w:val="af5"/>
        <w:rPr>
          <w:sz w:val="28"/>
        </w:rPr>
      </w:pPr>
    </w:p>
    <w:p w:rsidR="00252446" w:rsidRDefault="00252446" w:rsidP="00AC7C1C">
      <w:pPr>
        <w:pStyle w:val="af5"/>
        <w:rPr>
          <w:sz w:val="28"/>
        </w:rPr>
      </w:pPr>
      <w:r>
        <w:rPr>
          <w:sz w:val="28"/>
        </w:rPr>
        <w:t>ГЛАВА ТАБОРИНСКОГО МУНИЦИПАЛЬНОГО РАЙОНА</w:t>
      </w:r>
    </w:p>
    <w:p w:rsidR="00252446" w:rsidRDefault="00252446" w:rsidP="00AC7C1C">
      <w:pPr>
        <w:pStyle w:val="af3"/>
        <w:jc w:val="center"/>
        <w:rPr>
          <w:b/>
          <w:bCs/>
          <w:sz w:val="28"/>
        </w:rPr>
      </w:pPr>
    </w:p>
    <w:p w:rsidR="00252446" w:rsidRDefault="00252446" w:rsidP="00AC7C1C">
      <w:pPr>
        <w:pStyle w:val="11"/>
        <w:rPr>
          <w:sz w:val="32"/>
        </w:rPr>
      </w:pPr>
      <w:r>
        <w:rPr>
          <w:sz w:val="32"/>
        </w:rPr>
        <w:t xml:space="preserve"> Р А С П О Р Я Ж Е Н И Е</w:t>
      </w:r>
    </w:p>
    <w:p w:rsidR="00252446" w:rsidRDefault="00252446" w:rsidP="00AC7C1C">
      <w:pPr>
        <w:pStyle w:val="11"/>
      </w:pPr>
    </w:p>
    <w:tbl>
      <w:tblPr>
        <w:tblW w:w="0" w:type="auto"/>
        <w:tblInd w:w="-72" w:type="dxa"/>
        <w:tblBorders>
          <w:top w:val="thinThickLargeGap" w:sz="24" w:space="0" w:color="auto"/>
        </w:tblBorders>
        <w:tblLook w:val="0000"/>
      </w:tblPr>
      <w:tblGrid>
        <w:gridCol w:w="9645"/>
      </w:tblGrid>
      <w:tr w:rsidR="00252446" w:rsidTr="00AC7C1C">
        <w:trPr>
          <w:trHeight w:val="100"/>
        </w:trPr>
        <w:tc>
          <w:tcPr>
            <w:tcW w:w="9720" w:type="dxa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252446" w:rsidRDefault="00252446">
            <w:pPr>
              <w:pStyle w:val="af3"/>
              <w:rPr>
                <w:sz w:val="28"/>
              </w:rPr>
            </w:pPr>
          </w:p>
        </w:tc>
      </w:tr>
    </w:tbl>
    <w:p w:rsidR="00252446" w:rsidRPr="004E7BCE" w:rsidRDefault="00252446" w:rsidP="00AC7C1C">
      <w:pPr>
        <w:pStyle w:val="af3"/>
        <w:ind w:left="-180"/>
        <w:rPr>
          <w:sz w:val="28"/>
          <w:u w:val="single"/>
        </w:rPr>
      </w:pPr>
      <w:r>
        <w:rPr>
          <w:sz w:val="28"/>
        </w:rPr>
        <w:t xml:space="preserve">от </w:t>
      </w:r>
      <w:r>
        <w:rPr>
          <w:sz w:val="28"/>
          <w:u w:val="single"/>
        </w:rPr>
        <w:t>11.01.2016г.</w:t>
      </w:r>
      <w:r>
        <w:rPr>
          <w:sz w:val="28"/>
        </w:rPr>
        <w:t xml:space="preserve">  №</w:t>
      </w:r>
      <w:r>
        <w:rPr>
          <w:sz w:val="28"/>
          <w:u w:val="single"/>
        </w:rPr>
        <w:t>11</w:t>
      </w:r>
    </w:p>
    <w:p w:rsidR="00252446" w:rsidRDefault="00252446" w:rsidP="00A13287">
      <w:pPr>
        <w:pStyle w:val="af3"/>
        <w:ind w:left="-180"/>
        <w:rPr>
          <w:sz w:val="28"/>
          <w:szCs w:val="28"/>
        </w:rPr>
      </w:pPr>
      <w:r>
        <w:rPr>
          <w:sz w:val="28"/>
        </w:rPr>
        <w:t>с.Таборы</w:t>
      </w:r>
    </w:p>
    <w:p w:rsidR="00252446" w:rsidRPr="00496D34" w:rsidRDefault="00252446" w:rsidP="00496D34">
      <w:pPr>
        <w:pStyle w:val="af3"/>
      </w:pPr>
    </w:p>
    <w:p w:rsidR="00252446" w:rsidRPr="00383AB6" w:rsidRDefault="00252446" w:rsidP="00A77765">
      <w:pPr>
        <w:widowControl w:val="0"/>
        <w:autoSpaceDE w:val="0"/>
        <w:autoSpaceDN w:val="0"/>
        <w:adjustRightInd w:val="0"/>
        <w:jc w:val="center"/>
        <w:rPr>
          <w:b/>
          <w:i/>
        </w:rPr>
      </w:pPr>
      <w:r w:rsidRPr="00383AB6">
        <w:rPr>
          <w:b/>
          <w:i/>
        </w:rPr>
        <w:t>Об ответственном за организацию обработки персональных данных в Администрации Таборинского муниципального района</w:t>
      </w:r>
    </w:p>
    <w:p w:rsidR="00252446" w:rsidRDefault="00252446" w:rsidP="00BE2C0A">
      <w:pPr>
        <w:ind w:firstLine="709"/>
      </w:pPr>
    </w:p>
    <w:p w:rsidR="00252446" w:rsidRDefault="00252446" w:rsidP="00BE2C0A">
      <w:pPr>
        <w:ind w:firstLine="709"/>
      </w:pPr>
      <w:r w:rsidRPr="00CC47CE">
        <w:t>В целях выполнения требований Федерального закона от 27 июля 2006 г. № 152-ФЗ «О персональных данных»</w:t>
      </w:r>
      <w:r w:rsidRPr="007D492C">
        <w:t xml:space="preserve">, </w:t>
      </w:r>
      <w:r w:rsidRPr="00DD1D1D">
        <w:t>постановления Правит</w:t>
      </w:r>
      <w:r>
        <w:t>ельства Российской Федерации от </w:t>
      </w:r>
      <w:r w:rsidRPr="00DD1D1D">
        <w:t>21</w:t>
      </w:r>
      <w:r>
        <w:t> </w:t>
      </w:r>
      <w:r w:rsidRPr="00DD1D1D">
        <w:t>марта</w:t>
      </w:r>
      <w:r>
        <w:t> </w:t>
      </w:r>
      <w:r w:rsidRPr="00DD1D1D">
        <w:t>2012</w:t>
      </w:r>
      <w:r>
        <w:t> </w:t>
      </w:r>
      <w:r w:rsidRPr="00DD1D1D">
        <w:t>г. № 211 «Об утверждении перечня мер, направленных на обеспечение выполнения обязанностей, предусмотренных Федеральным законом «О 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</w:t>
      </w:r>
    </w:p>
    <w:p w:rsidR="00252446" w:rsidRDefault="00252446" w:rsidP="00BE2C0A">
      <w:pPr>
        <w:ind w:firstLine="709"/>
        <w:rPr>
          <w:rStyle w:val="a2"/>
          <w:rFonts w:cs="Times New Roman"/>
        </w:rPr>
      </w:pPr>
    </w:p>
    <w:p w:rsidR="00252446" w:rsidRPr="00CC47CE" w:rsidRDefault="00252446" w:rsidP="00383AB6">
      <w:pPr>
        <w:pStyle w:val="a8"/>
        <w:numPr>
          <w:ilvl w:val="0"/>
          <w:numId w:val="0"/>
        </w:numPr>
        <w:ind w:firstLine="709"/>
      </w:pPr>
      <w:r>
        <w:t xml:space="preserve">1. </w:t>
      </w:r>
      <w:r w:rsidRPr="00CC47CE">
        <w:t xml:space="preserve">Назначить </w:t>
      </w:r>
      <w:r w:rsidRPr="0047368C">
        <w:t>главного специалиста Кельбиханову Ольгу Ивановну</w:t>
      </w:r>
      <w:r w:rsidRPr="00CC47CE">
        <w:t xml:space="preserve"> ответственным за организацию обработки персональных данных в </w:t>
      </w:r>
      <w:r w:rsidRPr="0047368C">
        <w:t>Администрации Таборинского муниципального района</w:t>
      </w:r>
      <w:r w:rsidRPr="002835B4">
        <w:t>.</w:t>
      </w:r>
    </w:p>
    <w:p w:rsidR="00252446" w:rsidRPr="00CC47CE" w:rsidRDefault="00252446" w:rsidP="00383AB6">
      <w:pPr>
        <w:pStyle w:val="a0"/>
        <w:numPr>
          <w:ilvl w:val="0"/>
          <w:numId w:val="0"/>
        </w:numPr>
        <w:ind w:firstLine="709"/>
        <w:rPr>
          <w:rFonts w:cs="Times New Roman"/>
        </w:rPr>
      </w:pPr>
      <w:r>
        <w:rPr>
          <w:rFonts w:cs="Times New Roman"/>
        </w:rPr>
        <w:t xml:space="preserve">2. </w:t>
      </w:r>
      <w:r w:rsidRPr="00CC47CE">
        <w:rPr>
          <w:rFonts w:cs="Times New Roman"/>
        </w:rPr>
        <w:t xml:space="preserve">Утвердить прилагаемую </w:t>
      </w:r>
      <w:r>
        <w:rPr>
          <w:rFonts w:cs="Times New Roman"/>
        </w:rPr>
        <w:t>И</w:t>
      </w:r>
      <w:r w:rsidRPr="00CC47CE">
        <w:rPr>
          <w:rFonts w:cs="Times New Roman"/>
        </w:rPr>
        <w:t xml:space="preserve">нструкцию </w:t>
      </w:r>
      <w:r w:rsidRPr="002835B4">
        <w:t xml:space="preserve">ответственного за </w:t>
      </w:r>
      <w:r w:rsidRPr="00CC47CE">
        <w:rPr>
          <w:rFonts w:cs="Times New Roman"/>
        </w:rPr>
        <w:t xml:space="preserve">организацию обработки персональных в </w:t>
      </w:r>
      <w:r w:rsidRPr="0047368C">
        <w:t>Администрации Таборинского муниципального района</w:t>
      </w:r>
      <w:r w:rsidRPr="002835B4">
        <w:t>.</w:t>
      </w:r>
    </w:p>
    <w:p w:rsidR="00252446" w:rsidRDefault="00252446" w:rsidP="00383AB6">
      <w:pPr>
        <w:pStyle w:val="a7"/>
        <w:numPr>
          <w:ilvl w:val="0"/>
          <w:numId w:val="0"/>
        </w:numPr>
        <w:spacing w:after="0"/>
        <w:ind w:firstLine="709"/>
      </w:pPr>
      <w:r>
        <w:t xml:space="preserve">3. </w:t>
      </w:r>
      <w:r w:rsidRPr="00CC47CE">
        <w:t>Контроль за исполнением настоящего распоряжения оставляю за собой.</w:t>
      </w:r>
    </w:p>
    <w:p w:rsidR="00252446" w:rsidRPr="00383AB6" w:rsidRDefault="00252446" w:rsidP="00383AB6">
      <w:pPr>
        <w:pStyle w:val="a0"/>
        <w:numPr>
          <w:ilvl w:val="0"/>
          <w:numId w:val="0"/>
        </w:numPr>
        <w:ind w:left="709"/>
      </w:pPr>
    </w:p>
    <w:p w:rsidR="00252446" w:rsidRDefault="00252446" w:rsidP="00383AB6">
      <w:pPr>
        <w:pStyle w:val="a7"/>
        <w:numPr>
          <w:ilvl w:val="0"/>
          <w:numId w:val="0"/>
        </w:numPr>
        <w:spacing w:after="0"/>
      </w:pPr>
      <w:r w:rsidRPr="00745934">
        <w:t xml:space="preserve">Глава Таборинского </w:t>
      </w:r>
    </w:p>
    <w:p w:rsidR="00252446" w:rsidRDefault="00252446" w:rsidP="00383AB6">
      <w:pPr>
        <w:pStyle w:val="a7"/>
        <w:numPr>
          <w:ilvl w:val="0"/>
          <w:numId w:val="0"/>
        </w:numPr>
        <w:spacing w:after="0"/>
      </w:pPr>
      <w:r w:rsidRPr="00745934">
        <w:t>муниципального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45934">
        <w:t>В.А. Роененко</w:t>
      </w:r>
    </w:p>
    <w:p w:rsidR="00252446" w:rsidRDefault="00252446"/>
    <w:p w:rsidR="00252446" w:rsidRPr="00CC47CE" w:rsidRDefault="00252446">
      <w:pPr>
        <w:sectPr w:rsidR="00252446" w:rsidRPr="00CC47CE" w:rsidSect="00B9517B">
          <w:headerReference w:type="default" r:id="rId8"/>
          <w:footerReference w:type="default" r:id="rId9"/>
          <w:pgSz w:w="11907" w:h="16840" w:code="9"/>
          <w:pgMar w:top="1133" w:right="850" w:bottom="850" w:left="1700" w:header="709" w:footer="0" w:gutter="0"/>
          <w:pgNumType w:start="1"/>
          <w:cols w:space="720"/>
          <w:noEndnote/>
          <w:titlePg/>
          <w:docGrid w:linePitch="381"/>
        </w:sectPr>
      </w:pPr>
    </w:p>
    <w:p w:rsidR="00252446" w:rsidRPr="00CC47CE" w:rsidRDefault="00252446" w:rsidP="00A844AB">
      <w:pPr>
        <w:pStyle w:val="a5"/>
      </w:pPr>
      <w:r w:rsidRPr="00BE2C0A">
        <w:rPr>
          <w:rStyle w:val="aa"/>
        </w:rPr>
        <w:t>Утверждена</w:t>
      </w:r>
    </w:p>
    <w:p w:rsidR="00252446" w:rsidRDefault="00252446" w:rsidP="00A844AB">
      <w:pPr>
        <w:pStyle w:val="a5"/>
      </w:pPr>
      <w:r w:rsidRPr="00CC47CE">
        <w:t xml:space="preserve">распоряжением </w:t>
      </w:r>
      <w:r>
        <w:t xml:space="preserve">главы </w:t>
      </w:r>
    </w:p>
    <w:p w:rsidR="00252446" w:rsidRPr="00CC47CE" w:rsidRDefault="00252446" w:rsidP="00A844AB">
      <w:pPr>
        <w:pStyle w:val="a5"/>
      </w:pPr>
      <w:bookmarkStart w:id="0" w:name="_GoBack"/>
      <w:bookmarkEnd w:id="0"/>
      <w:r w:rsidRPr="0047368C">
        <w:t>Таборинского муниципального района</w:t>
      </w:r>
    </w:p>
    <w:p w:rsidR="00252446" w:rsidRPr="00052404" w:rsidRDefault="00252446" w:rsidP="006B15CF">
      <w:pPr>
        <w:pStyle w:val="a5"/>
      </w:pPr>
      <w:r w:rsidRPr="00052404">
        <w:t xml:space="preserve">от </w:t>
      </w:r>
      <w:r>
        <w:t>11.01.2016г. № 11</w:t>
      </w:r>
    </w:p>
    <w:p w:rsidR="00252446" w:rsidRPr="00CC47CE" w:rsidRDefault="00252446" w:rsidP="0047368C"/>
    <w:p w:rsidR="00252446" w:rsidRPr="00CC47CE" w:rsidRDefault="00252446" w:rsidP="0093244B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bCs/>
        </w:rPr>
      </w:pPr>
      <w:r w:rsidRPr="00CC47CE">
        <w:rPr>
          <w:b/>
        </w:rPr>
        <w:t xml:space="preserve">Инструкция </w:t>
      </w:r>
      <w:r w:rsidRPr="00CC47CE">
        <w:rPr>
          <w:b/>
          <w:color w:val="000000"/>
        </w:rPr>
        <w:t xml:space="preserve">ответственного </w:t>
      </w:r>
      <w:r w:rsidRPr="00CC47CE">
        <w:rPr>
          <w:b/>
        </w:rPr>
        <w:t>за организацию обработки персональных данных в Администрации Таборинского муниципального района</w:t>
      </w:r>
    </w:p>
    <w:p w:rsidR="00252446" w:rsidRPr="00CC47CE" w:rsidRDefault="00252446" w:rsidP="009D2D31">
      <w:pPr>
        <w:pStyle w:val="1"/>
      </w:pPr>
      <w:r w:rsidRPr="00CC47CE">
        <w:t>Общие положения</w:t>
      </w:r>
    </w:p>
    <w:p w:rsidR="00252446" w:rsidRPr="00CC47CE" w:rsidRDefault="00252446" w:rsidP="009D2D31">
      <w:pPr>
        <w:pStyle w:val="2"/>
      </w:pPr>
      <w:r w:rsidRPr="00CC47CE">
        <w:t xml:space="preserve">Ответственный за организацию обработки персональных данных в </w:t>
      </w:r>
      <w:r w:rsidRPr="0047368C">
        <w:t>Администрации Таборинского муниципального района</w:t>
      </w:r>
      <w:r>
        <w:t xml:space="preserve"> </w:t>
      </w:r>
      <w:r w:rsidRPr="002835B4">
        <w:t>(далее</w:t>
      </w:r>
      <w:r>
        <w:t xml:space="preserve"> – </w:t>
      </w:r>
      <w:r w:rsidRPr="002835B4">
        <w:t xml:space="preserve">Ответственный) назначается распоряжением </w:t>
      </w:r>
      <w:r w:rsidRPr="0047368C">
        <w:t>Администрации Таборинского муниципального района</w:t>
      </w:r>
      <w:r w:rsidRPr="002835B4">
        <w:t xml:space="preserve"> (далее</w:t>
      </w:r>
      <w:r>
        <w:t xml:space="preserve"> – </w:t>
      </w:r>
      <w:r w:rsidRPr="0047368C">
        <w:t>Администрация муниципального района</w:t>
      </w:r>
      <w:r w:rsidRPr="002835B4">
        <w:t xml:space="preserve">) и </w:t>
      </w:r>
      <w:r w:rsidRPr="00CC47CE">
        <w:t xml:space="preserve">отвечает за организацию, обеспечение своевременного и квалифицированного выполнения сотрудниками </w:t>
      </w:r>
      <w:r w:rsidRPr="0047368C">
        <w:t>Администрации муниципального района</w:t>
      </w:r>
      <w:r>
        <w:t xml:space="preserve"> </w:t>
      </w:r>
      <w:r w:rsidRPr="00CC47CE">
        <w:t xml:space="preserve">законодательства Российской Федерации о персональных данных </w:t>
      </w:r>
      <w:r w:rsidRPr="002835B4">
        <w:t>(далее</w:t>
      </w:r>
      <w:r>
        <w:t xml:space="preserve"> – </w:t>
      </w:r>
      <w:r w:rsidRPr="002835B4">
        <w:t>ПДн)</w:t>
      </w:r>
      <w:r w:rsidRPr="00CC47CE">
        <w:t xml:space="preserve">, в том числе требований к </w:t>
      </w:r>
      <w:r>
        <w:t xml:space="preserve">обработке и </w:t>
      </w:r>
      <w:r w:rsidRPr="00CC47CE">
        <w:t>защите ПДн</w:t>
      </w:r>
      <w:r w:rsidRPr="002835B4">
        <w:t>.</w:t>
      </w:r>
    </w:p>
    <w:p w:rsidR="00252446" w:rsidRPr="00CC47CE" w:rsidRDefault="00252446" w:rsidP="00C46440">
      <w:pPr>
        <w:pStyle w:val="2"/>
      </w:pPr>
      <w:r w:rsidRPr="00C46440">
        <w:t xml:space="preserve">Ответственный должен знать нормы действующего законодательства Российской Федерации в сфере (области) обработки и обеспечения безопасности </w:t>
      </w:r>
      <w:r>
        <w:t>ПДн</w:t>
      </w:r>
      <w:r w:rsidRPr="00CC47CE">
        <w:t>.</w:t>
      </w:r>
    </w:p>
    <w:p w:rsidR="00252446" w:rsidRPr="00CC47CE" w:rsidRDefault="00252446" w:rsidP="009D2D31">
      <w:pPr>
        <w:pStyle w:val="2"/>
      </w:pPr>
      <w:r w:rsidRPr="00CC47CE">
        <w:t>В своей деятельности Ответственный руководствуется Политикой</w:t>
      </w:r>
      <w:r>
        <w:t xml:space="preserve"> </w:t>
      </w:r>
      <w:r w:rsidRPr="00CC47CE">
        <w:t>в отношении обработки персональных данных в</w:t>
      </w:r>
      <w:r>
        <w:t xml:space="preserve"> </w:t>
      </w:r>
      <w:r w:rsidRPr="0047368C">
        <w:t>Администрации Таборинского муниципального района</w:t>
      </w:r>
      <w:r w:rsidRPr="00CC47CE">
        <w:t>, настоящей Инструкцией.</w:t>
      </w:r>
    </w:p>
    <w:p w:rsidR="00252446" w:rsidRPr="00CC47CE" w:rsidRDefault="00252446" w:rsidP="009D2D31">
      <w:pPr>
        <w:pStyle w:val="1"/>
      </w:pPr>
      <w:r w:rsidRPr="00CC47CE">
        <w:t>Основные функции и обязанности ответственного за организацию обработки персональных данных</w:t>
      </w:r>
    </w:p>
    <w:p w:rsidR="00252446" w:rsidRPr="00CC47CE" w:rsidRDefault="00252446" w:rsidP="0047368C">
      <w:pPr>
        <w:ind w:firstLine="708"/>
      </w:pPr>
      <w:r w:rsidRPr="00CC47CE">
        <w:t>Функции Ответственного:</w:t>
      </w:r>
    </w:p>
    <w:p w:rsidR="00252446" w:rsidRDefault="00252446" w:rsidP="009D2D31">
      <w:pPr>
        <w:pStyle w:val="2"/>
      </w:pPr>
      <w:r w:rsidRPr="00CC47CE">
        <w:t xml:space="preserve">Ответственный изучает все стороны деятельности </w:t>
      </w:r>
      <w:r w:rsidRPr="0047368C">
        <w:t>Администрации муниципального района</w:t>
      </w:r>
      <w:r w:rsidRPr="00CC47CE">
        <w:t xml:space="preserve"> и вырабатывает рекомендации по </w:t>
      </w:r>
      <w:r>
        <w:t>организации обработки</w:t>
      </w:r>
      <w:r w:rsidRPr="00CC47CE">
        <w:t xml:space="preserve"> ПДн при решении следующих основных вопросов:</w:t>
      </w:r>
    </w:p>
    <w:p w:rsidR="00252446" w:rsidRDefault="00252446" w:rsidP="00AC491B">
      <w:pPr>
        <w:pStyle w:val="3"/>
      </w:pPr>
      <w:r>
        <w:t xml:space="preserve">организация доступа к ПДн и учет сотрудников </w:t>
      </w:r>
      <w:r w:rsidRPr="0047368C">
        <w:t>Администрации муниципального района</w:t>
      </w:r>
      <w:r>
        <w:t>, допущенных к обработке ПДн, как в программных комплексах, входящих в состав информационных систем персональных данных (далее - ИСПДн), так и на бумажных носителях;</w:t>
      </w:r>
    </w:p>
    <w:p w:rsidR="00252446" w:rsidRPr="00CC47CE" w:rsidRDefault="00252446" w:rsidP="00C379E9">
      <w:pPr>
        <w:pStyle w:val="3"/>
      </w:pPr>
      <w:r w:rsidRPr="00CC47CE">
        <w:t xml:space="preserve">контроль за поддержанием в актуальном состоянии действующих </w:t>
      </w:r>
      <w:r>
        <w:t xml:space="preserve">нормативных актов, </w:t>
      </w:r>
      <w:r w:rsidRPr="00CC47CE">
        <w:t>журналов и форм учета по работе с ПДн;</w:t>
      </w:r>
    </w:p>
    <w:p w:rsidR="00252446" w:rsidRDefault="00252446" w:rsidP="009D2D31">
      <w:pPr>
        <w:pStyle w:val="3"/>
      </w:pPr>
      <w:r w:rsidRPr="00B47E99">
        <w:t>контроль за обеспечением соответствия проводимых работ в части обработки ПДн технике безопасности, правилам и нормам охраны труда;</w:t>
      </w:r>
    </w:p>
    <w:p w:rsidR="00252446" w:rsidRDefault="00252446" w:rsidP="009D2D31">
      <w:pPr>
        <w:pStyle w:val="3"/>
      </w:pPr>
      <w:r w:rsidRPr="00CC47CE">
        <w:t>организация работы по заключению договоров на работы по защите ПДн;</w:t>
      </w:r>
    </w:p>
    <w:p w:rsidR="00252446" w:rsidRDefault="00252446" w:rsidP="009D2D31">
      <w:pPr>
        <w:pStyle w:val="3"/>
      </w:pPr>
      <w:r w:rsidRPr="00B47E99">
        <w:t>контроль за поддержанием в актуальном состоянии уведомления об обработке ПДн;</w:t>
      </w:r>
    </w:p>
    <w:p w:rsidR="00252446" w:rsidRPr="00CC47CE" w:rsidRDefault="00252446" w:rsidP="009D2D31">
      <w:pPr>
        <w:pStyle w:val="3"/>
      </w:pPr>
      <w:r w:rsidRPr="00B47E99">
        <w:t xml:space="preserve">рассмотрение предложений по совершенствованию действующей системы защиты ПДн, предоставленных Ответственным за обеспечение безопасности ПДн в ИСПДн </w:t>
      </w:r>
      <w:r w:rsidRPr="0047368C">
        <w:t>Администрации муниципального района</w:t>
      </w:r>
      <w:r w:rsidRPr="00CC47CE">
        <w:t>;</w:t>
      </w:r>
    </w:p>
    <w:p w:rsidR="00252446" w:rsidRPr="00CC47CE" w:rsidRDefault="00252446" w:rsidP="009D2D31">
      <w:pPr>
        <w:pStyle w:val="3"/>
      </w:pPr>
      <w:r w:rsidRPr="00CC47CE">
        <w:t xml:space="preserve">осуществление в пределах своей компетенции иных функций в соответствии с целями и задачами </w:t>
      </w:r>
      <w:r w:rsidRPr="0047368C">
        <w:t>Администрации муниципального района</w:t>
      </w:r>
      <w:r w:rsidRPr="00CC47CE">
        <w:t>.</w:t>
      </w:r>
    </w:p>
    <w:p w:rsidR="00252446" w:rsidRPr="0075523C" w:rsidRDefault="00252446" w:rsidP="0075523C">
      <w:pPr>
        <w:ind w:firstLine="708"/>
      </w:pPr>
      <w:r w:rsidRPr="0075523C">
        <w:t>Ответственный обязан:</w:t>
      </w:r>
    </w:p>
    <w:p w:rsidR="00252446" w:rsidRPr="00C25587" w:rsidRDefault="00252446" w:rsidP="009D2D31">
      <w:pPr>
        <w:pStyle w:val="2"/>
      </w:pPr>
      <w:r w:rsidRPr="00C25587">
        <w:t xml:space="preserve">Знать цели обработки ПДн в </w:t>
      </w:r>
      <w:r w:rsidRPr="0047368C">
        <w:t>Администрации муниципального района</w:t>
      </w:r>
      <w:r w:rsidRPr="00C25587">
        <w:t xml:space="preserve"> и перечень обрабатываемых ПДн.</w:t>
      </w:r>
    </w:p>
    <w:p w:rsidR="00252446" w:rsidRPr="00C25587" w:rsidRDefault="00252446" w:rsidP="009D2D31">
      <w:pPr>
        <w:pStyle w:val="2"/>
      </w:pPr>
      <w:r w:rsidRPr="00C25587">
        <w:t xml:space="preserve">Соблюдать требования Политики в отношении обработки персональных данных в </w:t>
      </w:r>
      <w:r w:rsidRPr="0047368C">
        <w:t>Администрации Таборинского муниципального района</w:t>
      </w:r>
      <w:r w:rsidRPr="00C25587">
        <w:t xml:space="preserve"> и иных нормативных актов </w:t>
      </w:r>
      <w:r w:rsidRPr="0047368C">
        <w:t>Администрации муниципального района</w:t>
      </w:r>
      <w:r w:rsidRPr="00C25587">
        <w:t>, устанавливающих порядок работы с ПДн.</w:t>
      </w:r>
    </w:p>
    <w:p w:rsidR="00252446" w:rsidRPr="00C25587" w:rsidRDefault="00252446" w:rsidP="00C46440">
      <w:pPr>
        <w:pStyle w:val="2"/>
      </w:pPr>
      <w:r w:rsidRPr="00C25587">
        <w:t xml:space="preserve">Обеспечивать доведение до сведения сотрудников </w:t>
      </w:r>
      <w:r w:rsidRPr="0047368C">
        <w:t>Администрации муниципального района</w:t>
      </w:r>
      <w:r>
        <w:t xml:space="preserve"> нормы</w:t>
      </w:r>
      <w:r w:rsidRPr="00C46440">
        <w:t xml:space="preserve"> действующего законодательства Российской Федерации в сфере (области) обработки и обеспечения безопасности </w:t>
      </w:r>
      <w:r>
        <w:t>ПДн</w:t>
      </w:r>
      <w:r w:rsidRPr="00C25587">
        <w:t xml:space="preserve">, нормативных актов </w:t>
      </w:r>
      <w:r w:rsidRPr="0047368C">
        <w:t>Администрации муниципального района</w:t>
      </w:r>
      <w:r>
        <w:t xml:space="preserve"> </w:t>
      </w:r>
      <w:r w:rsidRPr="00C25587">
        <w:t>по вопросам обработки ПДн.</w:t>
      </w:r>
    </w:p>
    <w:p w:rsidR="00252446" w:rsidRPr="00C25587" w:rsidRDefault="00252446" w:rsidP="00C46440">
      <w:pPr>
        <w:pStyle w:val="2"/>
      </w:pPr>
      <w:r>
        <w:t xml:space="preserve">Осуществлять внутренний контроль за соблюдением сотрудниками </w:t>
      </w:r>
      <w:r w:rsidRPr="0047368C">
        <w:t>Администрации муниципального района</w:t>
      </w:r>
      <w:r>
        <w:t xml:space="preserve"> норм действующего </w:t>
      </w:r>
      <w:r w:rsidRPr="00C25587">
        <w:t>законодательства Российской Федерации</w:t>
      </w:r>
      <w:r>
        <w:t xml:space="preserve"> </w:t>
      </w:r>
      <w:r w:rsidRPr="00C46440">
        <w:t xml:space="preserve">в сфере (области) обработки и обеспечения безопасности </w:t>
      </w:r>
      <w:r>
        <w:t>ПДн</w:t>
      </w:r>
      <w:r w:rsidRPr="00C25587">
        <w:t>.</w:t>
      </w:r>
    </w:p>
    <w:p w:rsidR="00252446" w:rsidRPr="00C25587" w:rsidRDefault="00252446" w:rsidP="009D2D31">
      <w:pPr>
        <w:pStyle w:val="2"/>
      </w:pPr>
      <w:r w:rsidRPr="00C25587">
        <w:t xml:space="preserve">Контролировать ведение документации, предусмотренной нормативными актами </w:t>
      </w:r>
      <w:r w:rsidRPr="0047368C">
        <w:t>Администрации муниципального района</w:t>
      </w:r>
      <w:r w:rsidRPr="00C25587">
        <w:t xml:space="preserve"> в части обеспечения безопасности ПДн.</w:t>
      </w:r>
    </w:p>
    <w:p w:rsidR="00252446" w:rsidRPr="00C25587" w:rsidRDefault="00252446" w:rsidP="009D2D31">
      <w:pPr>
        <w:pStyle w:val="2"/>
      </w:pPr>
      <w:r w:rsidRPr="00C25587">
        <w:t xml:space="preserve">Обеспечивать доработку нормативно-методических документов по защите ПДн </w:t>
      </w:r>
      <w:r w:rsidRPr="0047368C">
        <w:t>Администрации муниципального района</w:t>
      </w:r>
      <w:r w:rsidRPr="00C25587">
        <w:t>.</w:t>
      </w:r>
    </w:p>
    <w:p w:rsidR="00252446" w:rsidRPr="00C25587" w:rsidRDefault="00252446" w:rsidP="009D2D31">
      <w:pPr>
        <w:pStyle w:val="2"/>
      </w:pPr>
      <w:r w:rsidRPr="00C25587">
        <w:t>Расследовать нарушения по вопросам защиты информации, имевших место, разрабатывать предложения по устранению недостатков и предупреждению подобного рода нарушений.</w:t>
      </w:r>
    </w:p>
    <w:p w:rsidR="00252446" w:rsidRPr="00C25587" w:rsidRDefault="00252446" w:rsidP="009D2D31">
      <w:pPr>
        <w:pStyle w:val="2"/>
      </w:pPr>
      <w:r w:rsidRPr="00C25587">
        <w:t xml:space="preserve">Обеспечивать организацию проведения занятий со специалистами </w:t>
      </w:r>
      <w:r w:rsidRPr="0047368C">
        <w:t>Администрации муниципального района</w:t>
      </w:r>
      <w:r w:rsidRPr="00C25587">
        <w:t xml:space="preserve"> по организационным вопросам обработки ПДн (проводить инструктаж сотрудников, осуществляющих обработку ПДн и имеющих доступ к ПДн, обрабатываемым в </w:t>
      </w:r>
      <w:r w:rsidRPr="0047368C">
        <w:t>Администрации муниципального района</w:t>
      </w:r>
      <w:r w:rsidRPr="00C25587">
        <w:t>).</w:t>
      </w:r>
    </w:p>
    <w:p w:rsidR="00252446" w:rsidRPr="00CC47CE" w:rsidRDefault="00252446" w:rsidP="009D2D31">
      <w:pPr>
        <w:pStyle w:val="2"/>
      </w:pPr>
      <w:r w:rsidRPr="00B47E99">
        <w:t>Обеспечивать организацию приема и обработки обращений и запросов субъектов ПДн или их представителей по вопросам обработки ПДн и (или) осуществлять контроль за приемом и обработкой таких обращений и запросов согласно п.3 ч.4 ст.22.1 Федерального закона от 27.07.06 № 152-ФЗ «О персональных данных».</w:t>
      </w:r>
    </w:p>
    <w:p w:rsidR="00252446" w:rsidRPr="00CC47CE" w:rsidRDefault="00252446" w:rsidP="009D2D31">
      <w:pPr>
        <w:pStyle w:val="1"/>
      </w:pPr>
      <w:r w:rsidRPr="00CC47CE">
        <w:t>Права ответственного за организацию обработки персональных данных</w:t>
      </w:r>
    </w:p>
    <w:p w:rsidR="00252446" w:rsidRPr="0075523C" w:rsidRDefault="00252446" w:rsidP="0075523C">
      <w:pPr>
        <w:ind w:firstLine="708"/>
      </w:pPr>
      <w:r w:rsidRPr="0075523C">
        <w:t>Ответственный имеет право:</w:t>
      </w:r>
    </w:p>
    <w:p w:rsidR="00252446" w:rsidRPr="00CC47CE" w:rsidRDefault="00252446" w:rsidP="009D2D31">
      <w:pPr>
        <w:pStyle w:val="2"/>
      </w:pPr>
      <w:r w:rsidRPr="00CC47CE">
        <w:t>Знакомиться в установленном порядке с документами и материалами, необходимыми для выполнения возложенных на него задач.</w:t>
      </w:r>
    </w:p>
    <w:p w:rsidR="00252446" w:rsidRPr="00CC47CE" w:rsidRDefault="00252446" w:rsidP="009D2D31">
      <w:pPr>
        <w:pStyle w:val="2"/>
      </w:pPr>
      <w:r w:rsidRPr="00CC47CE">
        <w:t>Проводить проверки соблюдения режима обеспечения безопасности ПДн в структурных и</w:t>
      </w:r>
      <w:r>
        <w:t xml:space="preserve"> </w:t>
      </w:r>
      <w:r w:rsidRPr="00CC47CE">
        <w:t xml:space="preserve">(или) территориальных подразделениях </w:t>
      </w:r>
      <w:r w:rsidRPr="0047368C">
        <w:t>Администрации муниципального района</w:t>
      </w:r>
      <w:r>
        <w:t xml:space="preserve"> (при их наличии)</w:t>
      </w:r>
      <w:r w:rsidRPr="00CC47CE">
        <w:t>.</w:t>
      </w:r>
    </w:p>
    <w:p w:rsidR="00252446" w:rsidRPr="00CC47CE" w:rsidRDefault="00252446" w:rsidP="00C46440">
      <w:pPr>
        <w:pStyle w:val="2"/>
      </w:pPr>
      <w:r w:rsidRPr="00CC47CE">
        <w:t xml:space="preserve">Требовать от </w:t>
      </w:r>
      <w:r>
        <w:t xml:space="preserve">сотрудников </w:t>
      </w:r>
      <w:r w:rsidRPr="0047368C">
        <w:t>Администрации муниципального района</w:t>
      </w:r>
      <w:r w:rsidRPr="00CC47CE">
        <w:t xml:space="preserve"> соблюдения требований Политик</w:t>
      </w:r>
      <w:r>
        <w:t>и</w:t>
      </w:r>
      <w:r w:rsidRPr="00CC47CE">
        <w:t xml:space="preserve"> в отношении обработки персональных данных в </w:t>
      </w:r>
      <w:r w:rsidRPr="0047368C">
        <w:t>Администрации муниципального района</w:t>
      </w:r>
      <w:r>
        <w:t xml:space="preserve">, а также соблюдения требований </w:t>
      </w:r>
      <w:r w:rsidRPr="00C46440">
        <w:t xml:space="preserve">действующего законодательства Российской Федерации в сфере (области) обработки и обеспечения безопасности </w:t>
      </w:r>
      <w:r>
        <w:t>ПДн</w:t>
      </w:r>
      <w:r w:rsidRPr="00CC47CE">
        <w:t>.</w:t>
      </w:r>
    </w:p>
    <w:p w:rsidR="00252446" w:rsidRPr="00CC47CE" w:rsidRDefault="00252446" w:rsidP="009D2D31">
      <w:pPr>
        <w:pStyle w:val="2"/>
      </w:pPr>
      <w:r w:rsidRPr="00CC47CE">
        <w:t xml:space="preserve">Инициировать проведение служебных расследований по фактам нарушения установленных требований </w:t>
      </w:r>
      <w:r>
        <w:t>обработки</w:t>
      </w:r>
      <w:r w:rsidRPr="00CC47CE">
        <w:t xml:space="preserve"> ПДн.</w:t>
      </w:r>
    </w:p>
    <w:p w:rsidR="00252446" w:rsidRPr="00CC47CE" w:rsidRDefault="00252446" w:rsidP="009D2D31">
      <w:pPr>
        <w:pStyle w:val="2"/>
      </w:pPr>
      <w:r w:rsidRPr="00CC47CE">
        <w:t xml:space="preserve">Требовать от сотрудников </w:t>
      </w:r>
      <w:r w:rsidRPr="0047368C">
        <w:t>Администрации муниципального района</w:t>
      </w:r>
      <w:r w:rsidRPr="00CC47CE">
        <w:t xml:space="preserve"> письменных объяснений при проведении служебных расследований по вопросам нарушений требований по </w:t>
      </w:r>
      <w:r>
        <w:t xml:space="preserve">обработке и </w:t>
      </w:r>
      <w:r w:rsidRPr="00CC47CE">
        <w:t>защите ПДн.</w:t>
      </w:r>
    </w:p>
    <w:p w:rsidR="00252446" w:rsidRPr="00CC47CE" w:rsidRDefault="00252446" w:rsidP="009D2D31">
      <w:pPr>
        <w:pStyle w:val="2"/>
      </w:pPr>
      <w:r w:rsidRPr="00CC47CE">
        <w:t xml:space="preserve">Вносить предложения руководителю </w:t>
      </w:r>
      <w:r w:rsidRPr="0047368C">
        <w:t>Администрации муниципального района</w:t>
      </w:r>
      <w:r w:rsidRPr="00CC47CE">
        <w:t xml:space="preserve"> об отстранении от выполнения служебных обязанностей сотрудников, систематически нарушающих требования по</w:t>
      </w:r>
      <w:r>
        <w:t xml:space="preserve"> обработке и</w:t>
      </w:r>
      <w:r w:rsidRPr="00CC47CE">
        <w:t xml:space="preserve"> защите ПДн.</w:t>
      </w:r>
    </w:p>
    <w:p w:rsidR="00252446" w:rsidRPr="00CC47CE" w:rsidRDefault="00252446" w:rsidP="009D2D31">
      <w:pPr>
        <w:pStyle w:val="2"/>
      </w:pPr>
      <w:r w:rsidRPr="00CC47CE">
        <w:t xml:space="preserve">Давать сотрудникам </w:t>
      </w:r>
      <w:r w:rsidRPr="0047368C">
        <w:t>Администрации муниципального района</w:t>
      </w:r>
      <w:r w:rsidRPr="00CC47CE">
        <w:t xml:space="preserve"> обязательные для выполнения указания по </w:t>
      </w:r>
      <w:r>
        <w:t xml:space="preserve">обработке и </w:t>
      </w:r>
      <w:r w:rsidRPr="00CC47CE">
        <w:t xml:space="preserve">защите ПДн, определяемые законодательством Российской Федерации и требованиями </w:t>
      </w:r>
      <w:r w:rsidRPr="0047368C">
        <w:t>Администрации муниципального района</w:t>
      </w:r>
      <w:r w:rsidRPr="00CC47CE">
        <w:t>.</w:t>
      </w:r>
    </w:p>
    <w:p w:rsidR="00252446" w:rsidRPr="00CC47CE" w:rsidRDefault="00252446" w:rsidP="009D2D31">
      <w:pPr>
        <w:pStyle w:val="2"/>
      </w:pPr>
      <w:r w:rsidRPr="00CC47CE">
        <w:t>Привлекать в установленном порядке специалистов, имеющих непосредственное отношение к рассматриваемым проблемам, для более детального изучения отдельных вопросов, возникающих в процессе работы.</w:t>
      </w:r>
    </w:p>
    <w:sectPr w:rsidR="00252446" w:rsidRPr="00CC47CE" w:rsidSect="00383AB6">
      <w:pgSz w:w="11907" w:h="16840" w:code="9"/>
      <w:pgMar w:top="851" w:right="851" w:bottom="851" w:left="1418" w:header="709" w:footer="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446" w:rsidRDefault="00252446" w:rsidP="00262E5F">
      <w:r>
        <w:separator/>
      </w:r>
    </w:p>
  </w:endnote>
  <w:endnote w:type="continuationSeparator" w:id="1">
    <w:p w:rsidR="00252446" w:rsidRDefault="00252446" w:rsidP="00262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446" w:rsidRDefault="00252446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446" w:rsidRDefault="00252446" w:rsidP="00262E5F">
      <w:r>
        <w:separator/>
      </w:r>
    </w:p>
  </w:footnote>
  <w:footnote w:type="continuationSeparator" w:id="1">
    <w:p w:rsidR="00252446" w:rsidRDefault="00252446" w:rsidP="00262E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446" w:rsidRPr="008B4981" w:rsidRDefault="00252446">
    <w:pPr>
      <w:pStyle w:val="Header"/>
      <w:jc w:val="center"/>
    </w:pPr>
    <w:fldSimple w:instr="PAGE   \* MERGEFORMAT">
      <w:r>
        <w:rPr>
          <w:noProof/>
        </w:rPr>
        <w:t>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3019"/>
    <w:multiLevelType w:val="multilevel"/>
    <w:tmpl w:val="78F6F55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">
    <w:nsid w:val="05F94CCC"/>
    <w:multiLevelType w:val="multilevel"/>
    <w:tmpl w:val="0B72759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">
    <w:nsid w:val="08E90EC0"/>
    <w:multiLevelType w:val="multilevel"/>
    <w:tmpl w:val="28A0EB10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18BF0B57"/>
    <w:multiLevelType w:val="multilevel"/>
    <w:tmpl w:val="41886EF8"/>
    <w:numStyleLink w:val="a"/>
  </w:abstractNum>
  <w:abstractNum w:abstractNumId="4">
    <w:nsid w:val="1B135806"/>
    <w:multiLevelType w:val="hybridMultilevel"/>
    <w:tmpl w:val="421EF620"/>
    <w:lvl w:ilvl="0" w:tplc="29F629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1C2A54"/>
    <w:multiLevelType w:val="hybridMultilevel"/>
    <w:tmpl w:val="EC503A8E"/>
    <w:lvl w:ilvl="0" w:tplc="91888AF2">
      <w:start w:val="4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BC871BD"/>
    <w:multiLevelType w:val="multilevel"/>
    <w:tmpl w:val="58BC84A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28D657F9"/>
    <w:multiLevelType w:val="hybridMultilevel"/>
    <w:tmpl w:val="82928C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ACE51A0"/>
    <w:multiLevelType w:val="multilevel"/>
    <w:tmpl w:val="58BC84A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CA41D86"/>
    <w:multiLevelType w:val="multilevel"/>
    <w:tmpl w:val="F91657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276"/>
        </w:tabs>
        <w:ind w:firstLine="709"/>
      </w:pPr>
      <w:rPr>
        <w:rFonts w:cs="Times New Roman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0">
    <w:nsid w:val="40484055"/>
    <w:multiLevelType w:val="multilevel"/>
    <w:tmpl w:val="41886EF8"/>
    <w:styleLink w:val="a"/>
    <w:lvl w:ilvl="0">
      <w:start w:val="1"/>
      <w:numFmt w:val="decimal"/>
      <w:pStyle w:val="1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276"/>
        </w:tabs>
        <w:ind w:firstLine="709"/>
      </w:pPr>
      <w:rPr>
        <w:rFonts w:cs="Times New Roman"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cs="Times New Roman" w:hint="default"/>
      </w:rPr>
    </w:lvl>
  </w:abstractNum>
  <w:abstractNum w:abstractNumId="11">
    <w:nsid w:val="45C267C6"/>
    <w:multiLevelType w:val="multilevel"/>
    <w:tmpl w:val="A524FE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 %2."/>
      <w:lvlJc w:val="left"/>
      <w:pPr>
        <w:tabs>
          <w:tab w:val="num" w:pos="1276"/>
        </w:tabs>
        <w:ind w:firstLine="709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>
    <w:nsid w:val="487329F2"/>
    <w:multiLevelType w:val="multilevel"/>
    <w:tmpl w:val="23EA2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 %2."/>
      <w:lvlJc w:val="left"/>
      <w:pPr>
        <w:tabs>
          <w:tab w:val="num" w:pos="1276"/>
        </w:tabs>
        <w:ind w:firstLine="709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3">
    <w:nsid w:val="4DF73269"/>
    <w:multiLevelType w:val="multilevel"/>
    <w:tmpl w:val="41388B04"/>
    <w:lvl w:ilvl="0">
      <w:start w:val="3"/>
      <w:numFmt w:val="decimal"/>
      <w:lvlText w:val="%1."/>
      <w:lvlJc w:val="left"/>
      <w:pPr>
        <w:ind w:left="450" w:hanging="450"/>
      </w:pPr>
      <w:rPr>
        <w:rFonts w:cs="Times New Roman CYR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 CYR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 CYR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 CYR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 CYR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 CYR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 CYR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 CYR" w:hint="default"/>
      </w:rPr>
    </w:lvl>
  </w:abstractNum>
  <w:abstractNum w:abstractNumId="14">
    <w:nsid w:val="4E625B1E"/>
    <w:multiLevelType w:val="hybridMultilevel"/>
    <w:tmpl w:val="36CC9BC0"/>
    <w:lvl w:ilvl="0" w:tplc="BCB03CA6">
      <w:start w:val="1"/>
      <w:numFmt w:val="decimal"/>
      <w:pStyle w:val="a0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  <w:rPr>
        <w:rFonts w:cs="Times New Roman"/>
      </w:rPr>
    </w:lvl>
  </w:abstractNum>
  <w:abstractNum w:abstractNumId="15">
    <w:nsid w:val="51446CB7"/>
    <w:multiLevelType w:val="hybridMultilevel"/>
    <w:tmpl w:val="0D3C1F22"/>
    <w:lvl w:ilvl="0" w:tplc="0D98F6A4">
      <w:start w:val="1"/>
      <w:numFmt w:val="bullet"/>
      <w:lvlRestart w:val="0"/>
      <w:lvlText w:val="-"/>
      <w:lvlJc w:val="left"/>
      <w:pPr>
        <w:tabs>
          <w:tab w:val="num" w:pos="0"/>
        </w:tabs>
        <w:ind w:left="720"/>
      </w:pPr>
      <w:rPr>
        <w:rFonts w:ascii="Symbol" w:hAnsi="Symbol" w:hint="default"/>
        <w:b w:val="0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63087C"/>
    <w:multiLevelType w:val="hybridMultilevel"/>
    <w:tmpl w:val="877E9578"/>
    <w:lvl w:ilvl="0" w:tplc="90B4D186">
      <w:start w:val="1"/>
      <w:numFmt w:val="decimal"/>
      <w:lvlText w:val="%1."/>
      <w:lvlJc w:val="left"/>
      <w:pPr>
        <w:ind w:left="13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24148C"/>
    <w:multiLevelType w:val="hybridMultilevel"/>
    <w:tmpl w:val="D17054E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E763778">
      <w:start w:val="1"/>
      <w:numFmt w:val="decimal"/>
      <w:lvlRestart w:val="0"/>
      <w:lvlText w:val="1.%2."/>
      <w:lvlJc w:val="left"/>
      <w:pPr>
        <w:tabs>
          <w:tab w:val="num" w:pos="851"/>
        </w:tabs>
        <w:ind w:left="130" w:firstLine="721"/>
      </w:pPr>
      <w:rPr>
        <w:rFonts w:cs="Times New Roman" w:hint="default"/>
        <w:b w:val="0"/>
        <w:color w:val="auto"/>
        <w:sz w:val="28"/>
        <w:u w:val="none"/>
        <w:effect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D157C3D"/>
    <w:multiLevelType w:val="multilevel"/>
    <w:tmpl w:val="18D616C4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ascii="Times New Roman CYR" w:hAnsi="Times New Roman CYR" w:cs="Times New Roman CYR" w:hint="default"/>
      </w:rPr>
    </w:lvl>
  </w:abstractNum>
  <w:abstractNum w:abstractNumId="19">
    <w:nsid w:val="72807537"/>
    <w:multiLevelType w:val="multilevel"/>
    <w:tmpl w:val="1146099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20">
    <w:nsid w:val="7C620CBB"/>
    <w:multiLevelType w:val="multilevel"/>
    <w:tmpl w:val="956495FE"/>
    <w:styleLink w:val="1205063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644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-218"/>
        </w:tabs>
        <w:ind w:left="574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6"/>
  </w:num>
  <w:num w:numId="5">
    <w:abstractNumId w:val="17"/>
  </w:num>
  <w:num w:numId="6">
    <w:abstractNumId w:val="8"/>
  </w:num>
  <w:num w:numId="7">
    <w:abstractNumId w:val="2"/>
  </w:num>
  <w:num w:numId="8">
    <w:abstractNumId w:val="15"/>
  </w:num>
  <w:num w:numId="9">
    <w:abstractNumId w:val="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3"/>
  </w:num>
  <w:num w:numId="19">
    <w:abstractNumId w:val="17"/>
  </w:num>
  <w:num w:numId="20">
    <w:abstractNumId w:val="6"/>
  </w:num>
  <w:num w:numId="21">
    <w:abstractNumId w:val="18"/>
  </w:num>
  <w:num w:numId="22">
    <w:abstractNumId w:val="10"/>
  </w:num>
  <w:num w:numId="23">
    <w:abstractNumId w:val="3"/>
  </w:num>
  <w:num w:numId="24">
    <w:abstractNumId w:val="3"/>
  </w:num>
  <w:num w:numId="25">
    <w:abstractNumId w:val="3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13F0"/>
    <w:rsid w:val="000034B6"/>
    <w:rsid w:val="00006905"/>
    <w:rsid w:val="000133BB"/>
    <w:rsid w:val="000179A0"/>
    <w:rsid w:val="00023CB9"/>
    <w:rsid w:val="00024E93"/>
    <w:rsid w:val="0002572F"/>
    <w:rsid w:val="000318CA"/>
    <w:rsid w:val="00032C75"/>
    <w:rsid w:val="00052404"/>
    <w:rsid w:val="00053DF0"/>
    <w:rsid w:val="00073184"/>
    <w:rsid w:val="00085E8A"/>
    <w:rsid w:val="000962B8"/>
    <w:rsid w:val="000C3D38"/>
    <w:rsid w:val="000D0280"/>
    <w:rsid w:val="000D1F03"/>
    <w:rsid w:val="000E06B6"/>
    <w:rsid w:val="000E2E8C"/>
    <w:rsid w:val="000F733F"/>
    <w:rsid w:val="00104D3D"/>
    <w:rsid w:val="001052F9"/>
    <w:rsid w:val="001220A7"/>
    <w:rsid w:val="001221AC"/>
    <w:rsid w:val="00146EBE"/>
    <w:rsid w:val="00154890"/>
    <w:rsid w:val="001570ED"/>
    <w:rsid w:val="001623E7"/>
    <w:rsid w:val="00177E37"/>
    <w:rsid w:val="001919CD"/>
    <w:rsid w:val="00194773"/>
    <w:rsid w:val="001965DC"/>
    <w:rsid w:val="001A1BA0"/>
    <w:rsid w:val="001B3950"/>
    <w:rsid w:val="001B4A34"/>
    <w:rsid w:val="001D5BC2"/>
    <w:rsid w:val="001F3764"/>
    <w:rsid w:val="00201D38"/>
    <w:rsid w:val="00215579"/>
    <w:rsid w:val="00230B2F"/>
    <w:rsid w:val="0024372D"/>
    <w:rsid w:val="00251914"/>
    <w:rsid w:val="00252446"/>
    <w:rsid w:val="00262E5F"/>
    <w:rsid w:val="00266EA8"/>
    <w:rsid w:val="00282983"/>
    <w:rsid w:val="002835B4"/>
    <w:rsid w:val="00291FB0"/>
    <w:rsid w:val="002A747F"/>
    <w:rsid w:val="002B516E"/>
    <w:rsid w:val="002C2A7F"/>
    <w:rsid w:val="002D0A09"/>
    <w:rsid w:val="002E4E2B"/>
    <w:rsid w:val="002E515D"/>
    <w:rsid w:val="002F403E"/>
    <w:rsid w:val="00300086"/>
    <w:rsid w:val="003015B6"/>
    <w:rsid w:val="00310DD2"/>
    <w:rsid w:val="00324721"/>
    <w:rsid w:val="00326A9F"/>
    <w:rsid w:val="003314BD"/>
    <w:rsid w:val="00344365"/>
    <w:rsid w:val="0035532E"/>
    <w:rsid w:val="00355D19"/>
    <w:rsid w:val="003656A7"/>
    <w:rsid w:val="00383AB6"/>
    <w:rsid w:val="003A2CC2"/>
    <w:rsid w:val="003A6DCC"/>
    <w:rsid w:val="003B7336"/>
    <w:rsid w:val="003C13CE"/>
    <w:rsid w:val="003C1EBD"/>
    <w:rsid w:val="003C293D"/>
    <w:rsid w:val="003D5A0C"/>
    <w:rsid w:val="003D6164"/>
    <w:rsid w:val="00402CF6"/>
    <w:rsid w:val="00403AA5"/>
    <w:rsid w:val="00412FAC"/>
    <w:rsid w:val="004274FE"/>
    <w:rsid w:val="00435234"/>
    <w:rsid w:val="00446D81"/>
    <w:rsid w:val="00466D71"/>
    <w:rsid w:val="0047368C"/>
    <w:rsid w:val="00480E5B"/>
    <w:rsid w:val="00491B75"/>
    <w:rsid w:val="00494C7B"/>
    <w:rsid w:val="00496D34"/>
    <w:rsid w:val="00497845"/>
    <w:rsid w:val="004A7C19"/>
    <w:rsid w:val="004B3E2C"/>
    <w:rsid w:val="004D7932"/>
    <w:rsid w:val="004E4926"/>
    <w:rsid w:val="004E7BCE"/>
    <w:rsid w:val="00505AAA"/>
    <w:rsid w:val="005071A5"/>
    <w:rsid w:val="005254C2"/>
    <w:rsid w:val="0052592E"/>
    <w:rsid w:val="00550CAF"/>
    <w:rsid w:val="00553518"/>
    <w:rsid w:val="00557AE5"/>
    <w:rsid w:val="005604AA"/>
    <w:rsid w:val="00577FDA"/>
    <w:rsid w:val="00581DC1"/>
    <w:rsid w:val="005824C9"/>
    <w:rsid w:val="005928A6"/>
    <w:rsid w:val="005A6DB2"/>
    <w:rsid w:val="005A7DD2"/>
    <w:rsid w:val="005A7E7C"/>
    <w:rsid w:val="005D09E0"/>
    <w:rsid w:val="005D798B"/>
    <w:rsid w:val="005E5BDD"/>
    <w:rsid w:val="005E794D"/>
    <w:rsid w:val="005F5126"/>
    <w:rsid w:val="006006C7"/>
    <w:rsid w:val="00607985"/>
    <w:rsid w:val="00613CA2"/>
    <w:rsid w:val="006152DF"/>
    <w:rsid w:val="00616828"/>
    <w:rsid w:val="00624D81"/>
    <w:rsid w:val="00630C5C"/>
    <w:rsid w:val="00630EBA"/>
    <w:rsid w:val="00631D8F"/>
    <w:rsid w:val="006361CE"/>
    <w:rsid w:val="0063708B"/>
    <w:rsid w:val="00642A47"/>
    <w:rsid w:val="006437DD"/>
    <w:rsid w:val="006508BA"/>
    <w:rsid w:val="00654468"/>
    <w:rsid w:val="00662E94"/>
    <w:rsid w:val="00671B7B"/>
    <w:rsid w:val="00680513"/>
    <w:rsid w:val="0068627E"/>
    <w:rsid w:val="006A6A17"/>
    <w:rsid w:val="006B15CF"/>
    <w:rsid w:val="006B186F"/>
    <w:rsid w:val="006B395C"/>
    <w:rsid w:val="006B3C45"/>
    <w:rsid w:val="006C4B6B"/>
    <w:rsid w:val="006D02BE"/>
    <w:rsid w:val="006D4E77"/>
    <w:rsid w:val="006D5768"/>
    <w:rsid w:val="006D7EDF"/>
    <w:rsid w:val="006E0EB9"/>
    <w:rsid w:val="006E3FAE"/>
    <w:rsid w:val="007002A2"/>
    <w:rsid w:val="00703843"/>
    <w:rsid w:val="00713479"/>
    <w:rsid w:val="0071506D"/>
    <w:rsid w:val="00720CAF"/>
    <w:rsid w:val="007267E0"/>
    <w:rsid w:val="007320E5"/>
    <w:rsid w:val="00734515"/>
    <w:rsid w:val="0073667A"/>
    <w:rsid w:val="0074587A"/>
    <w:rsid w:val="00745934"/>
    <w:rsid w:val="00746BB9"/>
    <w:rsid w:val="00752463"/>
    <w:rsid w:val="0075523C"/>
    <w:rsid w:val="007711D3"/>
    <w:rsid w:val="00797D58"/>
    <w:rsid w:val="007B6AC8"/>
    <w:rsid w:val="007D2181"/>
    <w:rsid w:val="007D3760"/>
    <w:rsid w:val="007D492C"/>
    <w:rsid w:val="008040E7"/>
    <w:rsid w:val="00823352"/>
    <w:rsid w:val="008242E5"/>
    <w:rsid w:val="00825442"/>
    <w:rsid w:val="00826BEF"/>
    <w:rsid w:val="008351CF"/>
    <w:rsid w:val="00847AE5"/>
    <w:rsid w:val="00857329"/>
    <w:rsid w:val="008574E4"/>
    <w:rsid w:val="0086614C"/>
    <w:rsid w:val="008665AE"/>
    <w:rsid w:val="0087278D"/>
    <w:rsid w:val="008A6C33"/>
    <w:rsid w:val="008B0455"/>
    <w:rsid w:val="008B0FB9"/>
    <w:rsid w:val="008B4981"/>
    <w:rsid w:val="008C1710"/>
    <w:rsid w:val="008C6328"/>
    <w:rsid w:val="008E312B"/>
    <w:rsid w:val="008E7B7A"/>
    <w:rsid w:val="008F2464"/>
    <w:rsid w:val="008F58CB"/>
    <w:rsid w:val="009005D9"/>
    <w:rsid w:val="00904D4D"/>
    <w:rsid w:val="0091669A"/>
    <w:rsid w:val="009225E1"/>
    <w:rsid w:val="009248B8"/>
    <w:rsid w:val="00930F11"/>
    <w:rsid w:val="0093244B"/>
    <w:rsid w:val="0093332A"/>
    <w:rsid w:val="00933414"/>
    <w:rsid w:val="00935F55"/>
    <w:rsid w:val="00954D6D"/>
    <w:rsid w:val="00972830"/>
    <w:rsid w:val="00981A57"/>
    <w:rsid w:val="0098750F"/>
    <w:rsid w:val="009A2109"/>
    <w:rsid w:val="009A4138"/>
    <w:rsid w:val="009D2D31"/>
    <w:rsid w:val="009D327D"/>
    <w:rsid w:val="009E1F0F"/>
    <w:rsid w:val="009E35B7"/>
    <w:rsid w:val="009E5C61"/>
    <w:rsid w:val="009F23E9"/>
    <w:rsid w:val="00A07AD8"/>
    <w:rsid w:val="00A13287"/>
    <w:rsid w:val="00A13A0E"/>
    <w:rsid w:val="00A403D9"/>
    <w:rsid w:val="00A5577C"/>
    <w:rsid w:val="00A60898"/>
    <w:rsid w:val="00A77765"/>
    <w:rsid w:val="00A844AB"/>
    <w:rsid w:val="00A87455"/>
    <w:rsid w:val="00AA0D4C"/>
    <w:rsid w:val="00AA30B9"/>
    <w:rsid w:val="00AC227A"/>
    <w:rsid w:val="00AC491B"/>
    <w:rsid w:val="00AC501C"/>
    <w:rsid w:val="00AC53BB"/>
    <w:rsid w:val="00AC7C1C"/>
    <w:rsid w:val="00AD6578"/>
    <w:rsid w:val="00AF6458"/>
    <w:rsid w:val="00B01EF2"/>
    <w:rsid w:val="00B11564"/>
    <w:rsid w:val="00B11E89"/>
    <w:rsid w:val="00B13587"/>
    <w:rsid w:val="00B15D88"/>
    <w:rsid w:val="00B23C37"/>
    <w:rsid w:val="00B437BC"/>
    <w:rsid w:val="00B47E99"/>
    <w:rsid w:val="00B53260"/>
    <w:rsid w:val="00B622CD"/>
    <w:rsid w:val="00B64219"/>
    <w:rsid w:val="00B64B40"/>
    <w:rsid w:val="00B700C7"/>
    <w:rsid w:val="00B70302"/>
    <w:rsid w:val="00B71D85"/>
    <w:rsid w:val="00B772BC"/>
    <w:rsid w:val="00B91AB5"/>
    <w:rsid w:val="00B9517B"/>
    <w:rsid w:val="00BB1C0D"/>
    <w:rsid w:val="00BC0926"/>
    <w:rsid w:val="00BC5C47"/>
    <w:rsid w:val="00BE017B"/>
    <w:rsid w:val="00BE2C0A"/>
    <w:rsid w:val="00BE3B53"/>
    <w:rsid w:val="00BE5AED"/>
    <w:rsid w:val="00BE6B8C"/>
    <w:rsid w:val="00BF1E1B"/>
    <w:rsid w:val="00C05182"/>
    <w:rsid w:val="00C05EE5"/>
    <w:rsid w:val="00C15C20"/>
    <w:rsid w:val="00C16872"/>
    <w:rsid w:val="00C25587"/>
    <w:rsid w:val="00C31563"/>
    <w:rsid w:val="00C3594B"/>
    <w:rsid w:val="00C37316"/>
    <w:rsid w:val="00C379E9"/>
    <w:rsid w:val="00C449D3"/>
    <w:rsid w:val="00C457CE"/>
    <w:rsid w:val="00C46440"/>
    <w:rsid w:val="00C571D3"/>
    <w:rsid w:val="00C625FA"/>
    <w:rsid w:val="00C639B0"/>
    <w:rsid w:val="00C71409"/>
    <w:rsid w:val="00C72BB4"/>
    <w:rsid w:val="00C73E77"/>
    <w:rsid w:val="00C827D6"/>
    <w:rsid w:val="00C931EF"/>
    <w:rsid w:val="00CA006B"/>
    <w:rsid w:val="00CB5C90"/>
    <w:rsid w:val="00CC09B2"/>
    <w:rsid w:val="00CC47CE"/>
    <w:rsid w:val="00CC7127"/>
    <w:rsid w:val="00CD02EF"/>
    <w:rsid w:val="00CD3F16"/>
    <w:rsid w:val="00CD6EDD"/>
    <w:rsid w:val="00CE0948"/>
    <w:rsid w:val="00CE0E57"/>
    <w:rsid w:val="00CE36A7"/>
    <w:rsid w:val="00CF1C1E"/>
    <w:rsid w:val="00CF6F5E"/>
    <w:rsid w:val="00CF785C"/>
    <w:rsid w:val="00D22DEC"/>
    <w:rsid w:val="00D325B6"/>
    <w:rsid w:val="00D33528"/>
    <w:rsid w:val="00D3723F"/>
    <w:rsid w:val="00D417AE"/>
    <w:rsid w:val="00D609A5"/>
    <w:rsid w:val="00D63C32"/>
    <w:rsid w:val="00D643AB"/>
    <w:rsid w:val="00D731AF"/>
    <w:rsid w:val="00D7588A"/>
    <w:rsid w:val="00D80143"/>
    <w:rsid w:val="00D8386A"/>
    <w:rsid w:val="00D83F4C"/>
    <w:rsid w:val="00DA0B13"/>
    <w:rsid w:val="00DC62D2"/>
    <w:rsid w:val="00DD1D1D"/>
    <w:rsid w:val="00DD6D1A"/>
    <w:rsid w:val="00DE31FD"/>
    <w:rsid w:val="00DE6237"/>
    <w:rsid w:val="00DF21E7"/>
    <w:rsid w:val="00DF4D22"/>
    <w:rsid w:val="00E019A0"/>
    <w:rsid w:val="00E072FA"/>
    <w:rsid w:val="00E11B00"/>
    <w:rsid w:val="00E22E98"/>
    <w:rsid w:val="00E2590F"/>
    <w:rsid w:val="00E532AC"/>
    <w:rsid w:val="00E57715"/>
    <w:rsid w:val="00E6353A"/>
    <w:rsid w:val="00E7023A"/>
    <w:rsid w:val="00E95828"/>
    <w:rsid w:val="00EB2764"/>
    <w:rsid w:val="00EC13F0"/>
    <w:rsid w:val="00EE6F5C"/>
    <w:rsid w:val="00EF0E14"/>
    <w:rsid w:val="00EF3CE4"/>
    <w:rsid w:val="00F14FC0"/>
    <w:rsid w:val="00F22C1F"/>
    <w:rsid w:val="00F31EF9"/>
    <w:rsid w:val="00F324B7"/>
    <w:rsid w:val="00F41237"/>
    <w:rsid w:val="00F4244F"/>
    <w:rsid w:val="00F43AA1"/>
    <w:rsid w:val="00F45F8F"/>
    <w:rsid w:val="00F45FAC"/>
    <w:rsid w:val="00F5720C"/>
    <w:rsid w:val="00F62950"/>
    <w:rsid w:val="00F8783E"/>
    <w:rsid w:val="00FB1BC2"/>
    <w:rsid w:val="00FC59A3"/>
    <w:rsid w:val="00FC7CEC"/>
    <w:rsid w:val="00FD29AC"/>
    <w:rsid w:val="00FD7D3B"/>
    <w:rsid w:val="00FE3F4D"/>
    <w:rsid w:val="00FE4B9A"/>
    <w:rsid w:val="00FF0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479"/>
    <w:pPr>
      <w:jc w:val="both"/>
    </w:pPr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E0E57"/>
    <w:pPr>
      <w:widowControl w:val="0"/>
      <w:autoSpaceDE w:val="0"/>
      <w:autoSpaceDN w:val="0"/>
      <w:adjustRightInd w:val="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E0E57"/>
    <w:rPr>
      <w:rFonts w:ascii="Cambria" w:hAnsi="Cambria"/>
      <w:b/>
      <w:kern w:val="32"/>
      <w:sz w:val="32"/>
    </w:rPr>
  </w:style>
  <w:style w:type="paragraph" w:styleId="Header">
    <w:name w:val="header"/>
    <w:basedOn w:val="Normal"/>
    <w:link w:val="HeaderChar"/>
    <w:uiPriority w:val="99"/>
    <w:rsid w:val="00262E5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62E5F"/>
    <w:rPr>
      <w:sz w:val="24"/>
    </w:rPr>
  </w:style>
  <w:style w:type="paragraph" w:styleId="Footer">
    <w:name w:val="footer"/>
    <w:basedOn w:val="Normal"/>
    <w:link w:val="FooterChar"/>
    <w:uiPriority w:val="99"/>
    <w:rsid w:val="00262E5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62E5F"/>
    <w:rPr>
      <w:sz w:val="24"/>
    </w:rPr>
  </w:style>
  <w:style w:type="paragraph" w:styleId="ListParagraph">
    <w:name w:val="List Paragraph"/>
    <w:basedOn w:val="Normal"/>
    <w:uiPriority w:val="99"/>
    <w:qFormat/>
    <w:rsid w:val="0055351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5604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604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604AA"/>
    <w:rPr>
      <w:rFonts w:cs="Times New Roman"/>
    </w:rPr>
  </w:style>
  <w:style w:type="table" w:customStyle="1" w:styleId="10">
    <w:name w:val="Сетка таблицы1"/>
    <w:uiPriority w:val="99"/>
    <w:rsid w:val="00560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5604A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604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04A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E31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E312B"/>
    <w:rPr>
      <w:b/>
      <w:bCs/>
    </w:rPr>
  </w:style>
  <w:style w:type="paragraph" w:customStyle="1" w:styleId="a1">
    <w:name w:val="Написание специального слова"/>
    <w:basedOn w:val="Normal"/>
    <w:link w:val="a2"/>
    <w:uiPriority w:val="99"/>
    <w:rsid w:val="002835B4"/>
    <w:pPr>
      <w:widowControl w:val="0"/>
      <w:autoSpaceDE w:val="0"/>
      <w:autoSpaceDN w:val="0"/>
      <w:adjustRightInd w:val="0"/>
      <w:jc w:val="left"/>
    </w:pPr>
    <w:rPr>
      <w:rFonts w:cs="Times New Roman CYR"/>
      <w:spacing w:val="60"/>
    </w:rPr>
  </w:style>
  <w:style w:type="paragraph" w:customStyle="1" w:styleId="a0">
    <w:name w:val="Отступы элементов списка"/>
    <w:basedOn w:val="Normal"/>
    <w:link w:val="a3"/>
    <w:uiPriority w:val="99"/>
    <w:rsid w:val="007D2181"/>
    <w:pPr>
      <w:widowControl w:val="0"/>
      <w:numPr>
        <w:numId w:val="28"/>
      </w:numPr>
      <w:tabs>
        <w:tab w:val="left" w:pos="0"/>
      </w:tabs>
      <w:autoSpaceDE w:val="0"/>
      <w:autoSpaceDN w:val="0"/>
      <w:adjustRightInd w:val="0"/>
      <w:ind w:left="0" w:firstLine="709"/>
    </w:pPr>
    <w:rPr>
      <w:rFonts w:cs="Times New Roman CYR"/>
    </w:rPr>
  </w:style>
  <w:style w:type="character" w:customStyle="1" w:styleId="a2">
    <w:name w:val="Написание специального слова Знак"/>
    <w:basedOn w:val="DefaultParagraphFont"/>
    <w:link w:val="a1"/>
    <w:uiPriority w:val="99"/>
    <w:locked/>
    <w:rsid w:val="002835B4"/>
    <w:rPr>
      <w:rFonts w:ascii="Times New Roman" w:hAnsi="Times New Roman" w:cs="Times New Roman CYR"/>
      <w:spacing w:val="60"/>
      <w:sz w:val="28"/>
      <w:szCs w:val="28"/>
    </w:rPr>
  </w:style>
  <w:style w:type="character" w:customStyle="1" w:styleId="a3">
    <w:name w:val="Отступы элементов списка Знак"/>
    <w:basedOn w:val="DefaultParagraphFont"/>
    <w:link w:val="a0"/>
    <w:uiPriority w:val="99"/>
    <w:locked/>
    <w:rsid w:val="007D2181"/>
    <w:rPr>
      <w:rFonts w:cs="Times New Roman CYR"/>
    </w:rPr>
  </w:style>
  <w:style w:type="table" w:customStyle="1" w:styleId="a4">
    <w:name w:val="Название документа"/>
    <w:uiPriority w:val="99"/>
    <w:rsid w:val="00E11B00"/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Утверждение документа"/>
    <w:basedOn w:val="Normal"/>
    <w:link w:val="a6"/>
    <w:uiPriority w:val="99"/>
    <w:rsid w:val="00344365"/>
    <w:pPr>
      <w:ind w:left="4536"/>
      <w:jc w:val="right"/>
    </w:pPr>
  </w:style>
  <w:style w:type="paragraph" w:customStyle="1" w:styleId="1">
    <w:name w:val="Большой список уровень 1"/>
    <w:basedOn w:val="Normal"/>
    <w:next w:val="Normal"/>
    <w:uiPriority w:val="99"/>
    <w:rsid w:val="00402CF6"/>
    <w:pPr>
      <w:keepNext/>
      <w:numPr>
        <w:numId w:val="25"/>
      </w:numPr>
      <w:spacing w:before="360"/>
      <w:ind w:left="709" w:right="709" w:firstLine="0"/>
      <w:jc w:val="center"/>
    </w:pPr>
    <w:rPr>
      <w:b/>
      <w:bCs/>
      <w:caps/>
    </w:rPr>
  </w:style>
  <w:style w:type="paragraph" w:customStyle="1" w:styleId="2">
    <w:name w:val="Большой список уровень 2"/>
    <w:basedOn w:val="Normal"/>
    <w:uiPriority w:val="99"/>
    <w:rsid w:val="0024372D"/>
    <w:pPr>
      <w:numPr>
        <w:ilvl w:val="1"/>
        <w:numId w:val="25"/>
      </w:numPr>
    </w:pPr>
    <w:rPr>
      <w:lang w:eastAsia="en-US"/>
    </w:rPr>
  </w:style>
  <w:style w:type="paragraph" w:customStyle="1" w:styleId="3">
    <w:name w:val="Большой список уровень 3"/>
    <w:basedOn w:val="Normal"/>
    <w:uiPriority w:val="99"/>
    <w:rsid w:val="0024372D"/>
    <w:pPr>
      <w:numPr>
        <w:ilvl w:val="2"/>
        <w:numId w:val="25"/>
      </w:numPr>
    </w:pPr>
    <w:rPr>
      <w:lang w:eastAsia="en-US"/>
    </w:rPr>
  </w:style>
  <w:style w:type="paragraph" w:customStyle="1" w:styleId="a7">
    <w:name w:val="Отступ после тела приказа"/>
    <w:basedOn w:val="a0"/>
    <w:next w:val="a0"/>
    <w:uiPriority w:val="99"/>
    <w:rsid w:val="00CF785C"/>
    <w:pPr>
      <w:spacing w:after="643"/>
    </w:pPr>
  </w:style>
  <w:style w:type="paragraph" w:customStyle="1" w:styleId="a8">
    <w:name w:val="Отступ до тела приказа"/>
    <w:basedOn w:val="a0"/>
    <w:next w:val="a0"/>
    <w:link w:val="a9"/>
    <w:uiPriority w:val="99"/>
    <w:rsid w:val="00BE2C0A"/>
  </w:style>
  <w:style w:type="character" w:customStyle="1" w:styleId="aa">
    <w:name w:val="Слово утверждения документа"/>
    <w:basedOn w:val="DefaultParagraphFont"/>
    <w:uiPriority w:val="99"/>
    <w:rsid w:val="00BE2C0A"/>
    <w:rPr>
      <w:rFonts w:cs="Times New Roman"/>
      <w:caps/>
    </w:rPr>
  </w:style>
  <w:style w:type="paragraph" w:customStyle="1" w:styleId="ab">
    <w:name w:val="Атрибуты приказа левый верх"/>
    <w:basedOn w:val="Normal"/>
    <w:uiPriority w:val="99"/>
    <w:rsid w:val="00BE2C0A"/>
    <w:pPr>
      <w:jc w:val="left"/>
    </w:pPr>
    <w:rPr>
      <w:szCs w:val="24"/>
    </w:rPr>
  </w:style>
  <w:style w:type="character" w:customStyle="1" w:styleId="a9">
    <w:name w:val="Отступ до тела приказа Знак"/>
    <w:basedOn w:val="a3"/>
    <w:link w:val="a8"/>
    <w:uiPriority w:val="99"/>
    <w:locked/>
    <w:rsid w:val="00BE2C0A"/>
  </w:style>
  <w:style w:type="paragraph" w:customStyle="1" w:styleId="ac">
    <w:name w:val="Атрибуты приказа средний верх"/>
    <w:basedOn w:val="Normal"/>
    <w:uiPriority w:val="99"/>
    <w:rsid w:val="00BE2C0A"/>
    <w:pPr>
      <w:jc w:val="center"/>
    </w:pPr>
    <w:rPr>
      <w:szCs w:val="24"/>
    </w:rPr>
  </w:style>
  <w:style w:type="paragraph" w:customStyle="1" w:styleId="ad">
    <w:name w:val="Атрибуты приказа правый верх"/>
    <w:basedOn w:val="Normal"/>
    <w:uiPriority w:val="99"/>
    <w:rsid w:val="00BE2C0A"/>
    <w:pPr>
      <w:jc w:val="right"/>
    </w:pPr>
    <w:rPr>
      <w:szCs w:val="24"/>
    </w:rPr>
  </w:style>
  <w:style w:type="paragraph" w:customStyle="1" w:styleId="ae">
    <w:name w:val="Атрибуты приказа левый низ"/>
    <w:basedOn w:val="Normal"/>
    <w:uiPriority w:val="99"/>
    <w:rsid w:val="00BE2C0A"/>
    <w:pPr>
      <w:jc w:val="left"/>
    </w:pPr>
    <w:rPr>
      <w:szCs w:val="24"/>
    </w:rPr>
  </w:style>
  <w:style w:type="paragraph" w:customStyle="1" w:styleId="af">
    <w:name w:val="Атрибуты приказа средний низ"/>
    <w:basedOn w:val="Normal"/>
    <w:uiPriority w:val="99"/>
    <w:rsid w:val="00BE2C0A"/>
    <w:pPr>
      <w:jc w:val="center"/>
    </w:pPr>
    <w:rPr>
      <w:szCs w:val="24"/>
    </w:rPr>
  </w:style>
  <w:style w:type="paragraph" w:customStyle="1" w:styleId="af0">
    <w:name w:val="Атрибуты приказа правый низ"/>
    <w:basedOn w:val="Normal"/>
    <w:uiPriority w:val="99"/>
    <w:rsid w:val="00BE2C0A"/>
    <w:pPr>
      <w:jc w:val="right"/>
    </w:pPr>
    <w:rPr>
      <w:szCs w:val="24"/>
    </w:rPr>
  </w:style>
  <w:style w:type="character" w:customStyle="1" w:styleId="a6">
    <w:name w:val="Утверждение документа Знак"/>
    <w:basedOn w:val="DefaultParagraphFont"/>
    <w:link w:val="a5"/>
    <w:uiPriority w:val="99"/>
    <w:locked/>
    <w:rsid w:val="006B15CF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CB5C90"/>
    <w:rPr>
      <w:rFonts w:cs="Times New Roman"/>
      <w:color w:val="0000FF"/>
      <w:u w:val="single"/>
    </w:rPr>
  </w:style>
  <w:style w:type="paragraph" w:customStyle="1" w:styleId="af1">
    <w:name w:val="Абзац названия документа"/>
    <w:basedOn w:val="Normal"/>
    <w:link w:val="af2"/>
    <w:uiPriority w:val="99"/>
    <w:rsid w:val="00AC501C"/>
    <w:pPr>
      <w:jc w:val="center"/>
    </w:pPr>
    <w:rPr>
      <w:b/>
      <w:i/>
    </w:rPr>
  </w:style>
  <w:style w:type="character" w:customStyle="1" w:styleId="af2">
    <w:name w:val="Абзац названия документа Знак"/>
    <w:basedOn w:val="DefaultParagraphFont"/>
    <w:link w:val="af1"/>
    <w:uiPriority w:val="99"/>
    <w:locked/>
    <w:rsid w:val="00AC501C"/>
    <w:rPr>
      <w:rFonts w:cs="Times New Roman"/>
      <w:b/>
      <w:i/>
      <w:sz w:val="28"/>
    </w:rPr>
  </w:style>
  <w:style w:type="paragraph" w:customStyle="1" w:styleId="af3">
    <w:name w:val="Обычный (шапка документа)"/>
    <w:uiPriority w:val="99"/>
    <w:rsid w:val="009248B8"/>
    <w:pPr>
      <w:jc w:val="both"/>
    </w:pPr>
    <w:rPr>
      <w:sz w:val="24"/>
      <w:szCs w:val="24"/>
    </w:rPr>
  </w:style>
  <w:style w:type="paragraph" w:customStyle="1" w:styleId="11">
    <w:name w:val="Заголовок 1 (шапка документа)"/>
    <w:basedOn w:val="af3"/>
    <w:next w:val="af3"/>
    <w:uiPriority w:val="99"/>
    <w:pPr>
      <w:keepNext/>
      <w:jc w:val="center"/>
      <w:outlineLvl w:val="0"/>
    </w:pPr>
    <w:rPr>
      <w:b/>
      <w:bCs/>
      <w:sz w:val="28"/>
    </w:rPr>
  </w:style>
  <w:style w:type="character" w:customStyle="1" w:styleId="af4">
    <w:name w:val="Шрифт абзаца по умолчанию (шапка документа)"/>
    <w:uiPriority w:val="99"/>
    <w:semiHidden/>
    <w:rsid w:val="009248B8"/>
    <w:rPr>
      <w:rFonts w:ascii="Times New Roman" w:hAnsi="Times New Roman"/>
      <w:lang w:val="ru-RU" w:eastAsia="ru-RU"/>
    </w:rPr>
  </w:style>
  <w:style w:type="table" w:customStyle="1" w:styleId="NormalTable">
    <w:name w:val="Normal Table (шапка документа)"/>
    <w:uiPriority w:val="99"/>
    <w:semiHidden/>
    <w:rsid w:val="009248B8"/>
    <w:pPr>
      <w:spacing w:line="276" w:lineRule="auto"/>
      <w:jc w:val="both"/>
    </w:pPr>
    <w:rPr>
      <w:sz w:val="20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umentMap">
    <w:name w:val="Document Map (шапка документа)"/>
    <w:basedOn w:val="af3"/>
    <w:uiPriority w:val="99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5">
    <w:name w:val="Название (шапка документа)"/>
    <w:basedOn w:val="af3"/>
    <w:uiPriority w:val="99"/>
    <w:pPr>
      <w:jc w:val="center"/>
    </w:pPr>
    <w:rPr>
      <w:b/>
      <w:bCs/>
      <w:caps/>
      <w:sz w:val="56"/>
    </w:rPr>
  </w:style>
  <w:style w:type="paragraph" w:customStyle="1" w:styleId="BalloonText0">
    <w:name w:val="Balloon Text (шапка документа)"/>
    <w:basedOn w:val="af3"/>
    <w:uiPriority w:val="99"/>
    <w:semiHidden/>
    <w:rPr>
      <w:rFonts w:ascii="Tahoma" w:hAnsi="Tahoma" w:cs="Tahoma"/>
      <w:sz w:val="16"/>
      <w:szCs w:val="16"/>
    </w:rPr>
  </w:style>
  <w:style w:type="numbering" w:customStyle="1" w:styleId="a">
    <w:name w:val="Большой список"/>
    <w:rsid w:val="00C378F1"/>
    <w:pPr>
      <w:numPr>
        <w:numId w:val="22"/>
      </w:numPr>
    </w:pPr>
  </w:style>
  <w:style w:type="numbering" w:customStyle="1" w:styleId="1205063">
    <w:name w:val="Стиль многоуровневый 12 пт Слева:  05 см Выступ:  063 см"/>
    <w:rsid w:val="00C378F1"/>
    <w:pPr>
      <w:numPr>
        <w:numId w:val="2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308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4</Pages>
  <Words>1025</Words>
  <Characters>5849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Ольга Викторовна</dc:creator>
  <cp:keywords/>
  <dc:description/>
  <cp:lastModifiedBy>User</cp:lastModifiedBy>
  <cp:revision>26</cp:revision>
  <cp:lastPrinted>2016-01-22T06:41:00Z</cp:lastPrinted>
  <dcterms:created xsi:type="dcterms:W3CDTF">2015-03-10T13:51:00Z</dcterms:created>
  <dcterms:modified xsi:type="dcterms:W3CDTF">2016-01-22T06:47:00Z</dcterms:modified>
</cp:coreProperties>
</file>