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5F7" w:rsidRDefault="005445F7" w:rsidP="002A03C0">
      <w:pPr>
        <w:pStyle w:val="af8"/>
        <w:rPr>
          <w:szCs w:val="28"/>
        </w:rPr>
      </w:pPr>
      <w:r w:rsidRPr="00EF5589"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tbrr-g" style="width:41.25pt;height:80.25pt;visibility:visible">
            <v:imagedata r:id="rId7" o:title=""/>
          </v:shape>
        </w:pict>
      </w:r>
    </w:p>
    <w:p w:rsidR="005445F7" w:rsidRDefault="005445F7" w:rsidP="002A03C0">
      <w:pPr>
        <w:pStyle w:val="af8"/>
        <w:rPr>
          <w:sz w:val="28"/>
        </w:rPr>
      </w:pPr>
    </w:p>
    <w:p w:rsidR="005445F7" w:rsidRDefault="005445F7" w:rsidP="002A03C0">
      <w:pPr>
        <w:pStyle w:val="af8"/>
        <w:rPr>
          <w:sz w:val="28"/>
        </w:rPr>
      </w:pPr>
      <w:r>
        <w:rPr>
          <w:sz w:val="28"/>
        </w:rPr>
        <w:t>ГЛАВА ТАБОРИНСКОГО МУНИЦИПАЛЬНОГО РАЙОНА</w:t>
      </w:r>
    </w:p>
    <w:p w:rsidR="005445F7" w:rsidRDefault="005445F7" w:rsidP="002A03C0">
      <w:pPr>
        <w:pStyle w:val="af6"/>
        <w:jc w:val="center"/>
        <w:rPr>
          <w:b/>
          <w:bCs/>
          <w:sz w:val="28"/>
        </w:rPr>
      </w:pPr>
    </w:p>
    <w:p w:rsidR="005445F7" w:rsidRDefault="005445F7" w:rsidP="002A03C0">
      <w:pPr>
        <w:pStyle w:val="12"/>
        <w:rPr>
          <w:sz w:val="32"/>
        </w:rPr>
      </w:pPr>
      <w:r>
        <w:rPr>
          <w:sz w:val="32"/>
        </w:rPr>
        <w:t xml:space="preserve"> Р А С П О Р Я Ж Е Н И Е</w:t>
      </w:r>
    </w:p>
    <w:p w:rsidR="005445F7" w:rsidRDefault="005445F7" w:rsidP="002A03C0">
      <w:pPr>
        <w:pStyle w:val="12"/>
      </w:pPr>
    </w:p>
    <w:tbl>
      <w:tblPr>
        <w:tblW w:w="0" w:type="auto"/>
        <w:tblInd w:w="-72" w:type="dxa"/>
        <w:tblBorders>
          <w:top w:val="thinThickLargeGap" w:sz="24" w:space="0" w:color="auto"/>
        </w:tblBorders>
        <w:tblLook w:val="0000"/>
      </w:tblPr>
      <w:tblGrid>
        <w:gridCol w:w="9720"/>
      </w:tblGrid>
      <w:tr w:rsidR="005445F7" w:rsidTr="002A03C0">
        <w:trPr>
          <w:trHeight w:val="100"/>
        </w:trPr>
        <w:tc>
          <w:tcPr>
            <w:tcW w:w="9720" w:type="dxa"/>
            <w:tcBorders>
              <w:top w:val="thinThickLargeGap" w:sz="24" w:space="0" w:color="auto"/>
              <w:left w:val="nil"/>
              <w:bottom w:val="nil"/>
              <w:right w:val="nil"/>
            </w:tcBorders>
          </w:tcPr>
          <w:p w:rsidR="005445F7" w:rsidRDefault="005445F7">
            <w:pPr>
              <w:pStyle w:val="af6"/>
              <w:rPr>
                <w:sz w:val="28"/>
              </w:rPr>
            </w:pPr>
          </w:p>
        </w:tc>
      </w:tr>
    </w:tbl>
    <w:p w:rsidR="005445F7" w:rsidRPr="00FF3AC5" w:rsidRDefault="005445F7" w:rsidP="002A03C0">
      <w:pPr>
        <w:pStyle w:val="af6"/>
        <w:ind w:left="-180"/>
        <w:rPr>
          <w:sz w:val="28"/>
          <w:u w:val="single"/>
        </w:rPr>
      </w:pPr>
      <w:r>
        <w:rPr>
          <w:sz w:val="28"/>
        </w:rPr>
        <w:t xml:space="preserve">от </w:t>
      </w:r>
      <w:r>
        <w:rPr>
          <w:sz w:val="28"/>
          <w:u w:val="single"/>
        </w:rPr>
        <w:t>11.01.2016г.</w:t>
      </w:r>
      <w:r w:rsidRPr="00A13287">
        <w:rPr>
          <w:sz w:val="28"/>
        </w:rPr>
        <w:t xml:space="preserve"> </w:t>
      </w:r>
      <w:r>
        <w:rPr>
          <w:sz w:val="28"/>
        </w:rPr>
        <w:t xml:space="preserve">  №</w:t>
      </w:r>
      <w:r w:rsidRPr="00A13287">
        <w:rPr>
          <w:sz w:val="28"/>
        </w:rPr>
        <w:t xml:space="preserve"> </w:t>
      </w:r>
      <w:r>
        <w:rPr>
          <w:sz w:val="28"/>
          <w:u w:val="single"/>
        </w:rPr>
        <w:t>13</w:t>
      </w:r>
    </w:p>
    <w:p w:rsidR="005445F7" w:rsidRDefault="005445F7" w:rsidP="002A03C0">
      <w:pPr>
        <w:pStyle w:val="af6"/>
        <w:ind w:left="-180"/>
        <w:rPr>
          <w:sz w:val="28"/>
          <w:szCs w:val="28"/>
        </w:rPr>
      </w:pPr>
      <w:r>
        <w:rPr>
          <w:sz w:val="28"/>
        </w:rPr>
        <w:t>с.Таборы</w:t>
      </w:r>
    </w:p>
    <w:p w:rsidR="005445F7" w:rsidRPr="00496D34" w:rsidRDefault="005445F7" w:rsidP="002A03C0">
      <w:pPr>
        <w:pStyle w:val="af6"/>
      </w:pPr>
    </w:p>
    <w:p w:rsidR="005445F7" w:rsidRDefault="005445F7" w:rsidP="0041313F">
      <w:pPr>
        <w:jc w:val="center"/>
        <w:rPr>
          <w:b/>
          <w:i/>
        </w:rPr>
      </w:pPr>
      <w:r w:rsidRPr="00803AB9">
        <w:rPr>
          <w:b/>
          <w:i/>
        </w:rPr>
        <w:t>Об утверждении перечней сотрудников, осуществляющих</w:t>
      </w:r>
    </w:p>
    <w:p w:rsidR="005445F7" w:rsidRDefault="005445F7" w:rsidP="0041313F">
      <w:pPr>
        <w:jc w:val="center"/>
        <w:rPr>
          <w:b/>
          <w:i/>
        </w:rPr>
      </w:pPr>
      <w:r w:rsidRPr="00803AB9">
        <w:rPr>
          <w:b/>
          <w:i/>
        </w:rPr>
        <w:t xml:space="preserve"> обработку персональных данных и имеющих доступ </w:t>
      </w:r>
    </w:p>
    <w:p w:rsidR="005445F7" w:rsidRPr="00803AB9" w:rsidRDefault="005445F7" w:rsidP="0041313F">
      <w:pPr>
        <w:jc w:val="center"/>
        <w:rPr>
          <w:b/>
          <w:bCs/>
          <w:i/>
        </w:rPr>
      </w:pPr>
      <w:r w:rsidRPr="00803AB9">
        <w:rPr>
          <w:b/>
          <w:i/>
        </w:rPr>
        <w:t>к обрабатываемым персональным данным</w:t>
      </w:r>
    </w:p>
    <w:p w:rsidR="005445F7" w:rsidRDefault="005445F7" w:rsidP="00467009">
      <w:pPr>
        <w:ind w:firstLine="709"/>
      </w:pPr>
    </w:p>
    <w:p w:rsidR="005445F7" w:rsidRDefault="005445F7" w:rsidP="00467009">
      <w:pPr>
        <w:ind w:firstLine="709"/>
      </w:pPr>
      <w:r w:rsidRPr="006349FE">
        <w:t>В целях выполнения требований Федерального закона от 27 июля 2006 г. № 152-ФЗ «О персональных данных», постановления Правительства Российской Федерации от 15 сентября 2008 г. № 687 «Об утверждении Положения об особенностях обработки персональных данных, осуществляемой без использования средств автоматизации», постановления Правительства Российской Федерации от 1 ноября 2012 г. № 1119 «Об утверждении требований к защите персональных данных при их обработке в информационных системах персональных данных»</w:t>
      </w:r>
    </w:p>
    <w:p w:rsidR="005445F7" w:rsidRPr="00CC47CE" w:rsidRDefault="005445F7" w:rsidP="00467009">
      <w:pPr>
        <w:ind w:firstLine="709"/>
      </w:pPr>
    </w:p>
    <w:p w:rsidR="005445F7" w:rsidRDefault="005445F7" w:rsidP="00A44158">
      <w:pPr>
        <w:pStyle w:val="a9"/>
      </w:pPr>
      <w:r w:rsidRPr="0027264E">
        <w:t xml:space="preserve">Утвердить </w:t>
      </w:r>
      <w:r>
        <w:t xml:space="preserve">перечень </w:t>
      </w:r>
      <w:r w:rsidRPr="00A55733">
        <w:t>сотрудников, осуществляющих обработку персональных данных и имеющих доступ к персональным данным, обрабатываемым</w:t>
      </w:r>
      <w:r>
        <w:t xml:space="preserve"> в Администрации Таборинского муниципального района</w:t>
      </w:r>
      <w:r w:rsidRPr="00024E01">
        <w:t xml:space="preserve"> (</w:t>
      </w:r>
      <w:r w:rsidRPr="00E91025">
        <w:rPr>
          <w:rStyle w:val="af3"/>
          <w:rFonts w:cs="Times New Roman CYR"/>
        </w:rPr>
        <w:t>Приложение</w:t>
      </w:r>
      <w:r w:rsidRPr="00D203CA">
        <w:rPr>
          <w:rStyle w:val="af3"/>
          <w:rFonts w:cs="Times New Roman CYR"/>
        </w:rPr>
        <w:t> № 1</w:t>
      </w:r>
      <w:r w:rsidRPr="00024E01">
        <w:t>)</w:t>
      </w:r>
      <w:r>
        <w:t>.</w:t>
      </w:r>
    </w:p>
    <w:p w:rsidR="005445F7" w:rsidRDefault="005445F7" w:rsidP="00F938AA">
      <w:pPr>
        <w:pStyle w:val="a2"/>
      </w:pPr>
      <w:r w:rsidRPr="009E59A6">
        <w:t>Утвердить перечень сотрудников, осуществляющих обработку персональных данных и имеющих доступ к персональным данным, обрабатываемым в информационных системах персональных данных других операторов</w:t>
      </w:r>
      <w:r w:rsidRPr="00024E01">
        <w:t>(</w:t>
      </w:r>
      <w:r w:rsidRPr="00E91025">
        <w:rPr>
          <w:rStyle w:val="af3"/>
          <w:rFonts w:cs="Times New Roman CYR"/>
        </w:rPr>
        <w:t>Приложение</w:t>
      </w:r>
      <w:r w:rsidRPr="00D203CA">
        <w:rPr>
          <w:rStyle w:val="af3"/>
          <w:rFonts w:cs="Times New Roman CYR"/>
        </w:rPr>
        <w:t> № 2</w:t>
      </w:r>
      <w:r w:rsidRPr="00024E01">
        <w:t>)</w:t>
      </w:r>
      <w:r>
        <w:t>.</w:t>
      </w:r>
    </w:p>
    <w:p w:rsidR="005445F7" w:rsidRDefault="005445F7" w:rsidP="00F938AA">
      <w:pPr>
        <w:pStyle w:val="a2"/>
      </w:pPr>
      <w:r w:rsidRPr="0027264E">
        <w:t xml:space="preserve">Утвердить </w:t>
      </w:r>
      <w:r>
        <w:t>Инструкцию пользователя информационных систем персональных данных Администрации Таборинского муниципального района</w:t>
      </w:r>
      <w:r w:rsidRPr="00024E01">
        <w:t xml:space="preserve"> (</w:t>
      </w:r>
      <w:r w:rsidRPr="00E91025">
        <w:rPr>
          <w:rStyle w:val="af3"/>
          <w:rFonts w:cs="Times New Roman CYR"/>
        </w:rPr>
        <w:t>Приложение</w:t>
      </w:r>
      <w:r w:rsidRPr="00D203CA">
        <w:rPr>
          <w:rStyle w:val="af3"/>
          <w:rFonts w:cs="Times New Roman CYR"/>
        </w:rPr>
        <w:t> № 3</w:t>
      </w:r>
      <w:r w:rsidRPr="00024E01">
        <w:t>)</w:t>
      </w:r>
      <w:r>
        <w:t>.</w:t>
      </w:r>
    </w:p>
    <w:p w:rsidR="005445F7" w:rsidRDefault="005445F7" w:rsidP="00803AB9">
      <w:pPr>
        <w:pStyle w:val="ab"/>
      </w:pPr>
      <w:r w:rsidRPr="0027264E">
        <w:t xml:space="preserve">Контроль за </w:t>
      </w:r>
      <w:r>
        <w:t>ис</w:t>
      </w:r>
      <w:r w:rsidRPr="0027264E">
        <w:t xml:space="preserve">полнением настоящего </w:t>
      </w:r>
      <w:r w:rsidRPr="00EA2CF8">
        <w:t xml:space="preserve">распоряжения </w:t>
      </w:r>
      <w:r>
        <w:t xml:space="preserve">возложить на </w:t>
      </w:r>
      <w:r w:rsidRPr="0098200E">
        <w:t xml:space="preserve">главного специалиста </w:t>
      </w:r>
      <w:r>
        <w:t>Кельбиханову Ольгу Ивановну</w:t>
      </w:r>
      <w:r w:rsidRPr="00082C4F">
        <w:t>.</w:t>
      </w:r>
    </w:p>
    <w:p w:rsidR="005445F7" w:rsidRDefault="005445F7" w:rsidP="00803AB9">
      <w:pPr>
        <w:pStyle w:val="ab"/>
        <w:numPr>
          <w:ilvl w:val="0"/>
          <w:numId w:val="0"/>
        </w:numPr>
        <w:spacing w:after="0"/>
      </w:pPr>
      <w:r w:rsidRPr="00745934">
        <w:t>Глава Таборинского</w:t>
      </w:r>
    </w:p>
    <w:p w:rsidR="005445F7" w:rsidRDefault="005445F7" w:rsidP="00803AB9">
      <w:pPr>
        <w:pStyle w:val="ab"/>
        <w:numPr>
          <w:ilvl w:val="0"/>
          <w:numId w:val="0"/>
        </w:numPr>
        <w:spacing w:after="0"/>
      </w:pPr>
      <w:r w:rsidRPr="00745934">
        <w:t>муниципального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45934">
        <w:t>В.А. Роененко</w:t>
      </w:r>
    </w:p>
    <w:p w:rsidR="005445F7" w:rsidRPr="00803AB9" w:rsidRDefault="005445F7" w:rsidP="00803AB9">
      <w:pPr>
        <w:pStyle w:val="a2"/>
        <w:sectPr w:rsidR="005445F7" w:rsidRPr="00803AB9" w:rsidSect="00803AB9">
          <w:headerReference w:type="default" r:id="rId8"/>
          <w:type w:val="nextColumn"/>
          <w:pgSz w:w="11907" w:h="16840" w:code="9"/>
          <w:pgMar w:top="851" w:right="851" w:bottom="851" w:left="1418" w:header="709" w:footer="0" w:gutter="0"/>
          <w:pgNumType w:start="1"/>
          <w:cols w:space="720"/>
          <w:noEndnote/>
          <w:titlePg/>
          <w:docGrid w:linePitch="381"/>
        </w:sectPr>
      </w:pPr>
    </w:p>
    <w:p w:rsidR="005445F7" w:rsidRPr="005D2D3E" w:rsidRDefault="005445F7" w:rsidP="00F625CC">
      <w:pPr>
        <w:pStyle w:val="a7"/>
        <w:ind w:left="9639"/>
      </w:pPr>
      <w:r w:rsidRPr="00467009">
        <w:rPr>
          <w:rStyle w:val="ac"/>
          <w:caps w:val="0"/>
        </w:rPr>
        <w:t>Приложение</w:t>
      </w:r>
      <w:r>
        <w:t> № </w:t>
      </w:r>
      <w:r w:rsidRPr="00A7608F">
        <w:t>1</w:t>
      </w:r>
    </w:p>
    <w:p w:rsidR="005445F7" w:rsidRDefault="005445F7" w:rsidP="00F625CC">
      <w:pPr>
        <w:pStyle w:val="a7"/>
        <w:ind w:left="9639"/>
      </w:pPr>
      <w:r>
        <w:t xml:space="preserve">к </w:t>
      </w:r>
      <w:r w:rsidRPr="00CC47CE">
        <w:t>распоряжению</w:t>
      </w:r>
      <w:r>
        <w:t xml:space="preserve"> главы</w:t>
      </w:r>
    </w:p>
    <w:p w:rsidR="005445F7" w:rsidRPr="00CC47CE" w:rsidRDefault="005445F7" w:rsidP="00F625CC">
      <w:pPr>
        <w:pStyle w:val="a7"/>
        <w:ind w:left="9639"/>
      </w:pPr>
      <w:r w:rsidRPr="009E0C1B">
        <w:t>Таборинского муниципального района</w:t>
      </w:r>
    </w:p>
    <w:p w:rsidR="005445F7" w:rsidRDefault="005445F7" w:rsidP="00CD2E08">
      <w:pPr>
        <w:pStyle w:val="a7"/>
        <w:ind w:left="9639"/>
      </w:pPr>
      <w:r w:rsidRPr="00052404">
        <w:t xml:space="preserve">от </w:t>
      </w:r>
      <w:r>
        <w:t>11.01.2016г. № 13</w:t>
      </w:r>
    </w:p>
    <w:p w:rsidR="005445F7" w:rsidRPr="00052404" w:rsidRDefault="005445F7" w:rsidP="00CD2E08">
      <w:pPr>
        <w:pStyle w:val="a7"/>
        <w:ind w:left="9639"/>
      </w:pPr>
    </w:p>
    <w:p w:rsidR="005445F7" w:rsidRPr="00467009" w:rsidRDefault="005445F7" w:rsidP="00467009">
      <w:pPr>
        <w:jc w:val="center"/>
        <w:rPr>
          <w:b/>
          <w:bCs/>
        </w:rPr>
      </w:pPr>
      <w:r w:rsidRPr="00467009">
        <w:rPr>
          <w:b/>
          <w:bCs/>
        </w:rPr>
        <w:t xml:space="preserve">Перечень сотрудников, осуществляющих обработку персональных данных и имеющих доступ к персональным данным, обрабатываемым в </w:t>
      </w:r>
      <w:r w:rsidRPr="00467009">
        <w:rPr>
          <w:b/>
        </w:rPr>
        <w:t>Администрации Таборинского муниципального района</w:t>
      </w:r>
    </w:p>
    <w:p w:rsidR="005445F7" w:rsidRDefault="005445F7" w:rsidP="00090A0E"/>
    <w:p w:rsidR="005445F7" w:rsidRPr="00AC7921" w:rsidRDefault="005445F7" w:rsidP="00467009">
      <w:pPr>
        <w:jc w:val="center"/>
      </w:pPr>
      <w:r w:rsidRPr="00E2194A">
        <w:t xml:space="preserve">Перечень сотрудников, осуществляющих обработку персональных данных и имеющих доступ к персональным данным, обрабатываемым в информационной системе персональных данных </w:t>
      </w:r>
      <w:r w:rsidRPr="00EE3997">
        <w:t>«</w:t>
      </w:r>
      <w:r>
        <w:t>Бухгалтерский учет</w:t>
      </w:r>
      <w:r w:rsidRPr="00EE3997">
        <w:t>»</w:t>
      </w:r>
      <w:r>
        <w:t xml:space="preserve"> </w:t>
      </w:r>
      <w:r w:rsidRPr="005C4CB5">
        <w:t>и на бумажных носителях (цель – выполнение требований трудового законодательства Российской Федерации и законодательства о муниципальной службе в Российской Федерации, ведение бухгалтерского учета, исполнение условий договоров гражданско-правового характера)</w:t>
      </w:r>
      <w:r>
        <w:t xml:space="preserve"> в </w:t>
      </w:r>
      <w:r w:rsidRPr="00E2194A">
        <w:t>Администрации Таборинского муниципального района</w:t>
      </w:r>
    </w:p>
    <w:p w:rsidR="005445F7" w:rsidRDefault="005445F7" w:rsidP="003F4F2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076"/>
        <w:gridCol w:w="3478"/>
        <w:gridCol w:w="1524"/>
        <w:gridCol w:w="1524"/>
        <w:gridCol w:w="1524"/>
        <w:gridCol w:w="1524"/>
        <w:gridCol w:w="1462"/>
      </w:tblGrid>
      <w:tr w:rsidR="005445F7" w:rsidRPr="005667D3" w:rsidTr="002A03C0">
        <w:trPr>
          <w:cantSplit/>
          <w:trHeight w:val="504"/>
          <w:tblHeader/>
        </w:trPr>
        <w:tc>
          <w:tcPr>
            <w:tcW w:w="817" w:type="dxa"/>
            <w:vMerge w:val="restart"/>
            <w:vAlign w:val="center"/>
          </w:tcPr>
          <w:p w:rsidR="005445F7" w:rsidRPr="005667D3" w:rsidRDefault="005445F7" w:rsidP="002A03C0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center"/>
            </w:pPr>
            <w:r w:rsidRPr="008E7462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989" w:type="dxa"/>
            <w:vMerge w:val="restart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5667D3">
              <w:rPr>
                <w:b/>
                <w:color w:val="000000"/>
                <w:sz w:val="22"/>
                <w:szCs w:val="22"/>
              </w:rPr>
              <w:t>ФИО сотрудника</w:t>
            </w:r>
          </w:p>
        </w:tc>
        <w:tc>
          <w:tcPr>
            <w:tcW w:w="5463" w:type="dxa"/>
            <w:vMerge w:val="restart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5667D3">
              <w:rPr>
                <w:b/>
                <w:color w:val="000000"/>
                <w:sz w:val="22"/>
                <w:szCs w:val="22"/>
              </w:rPr>
              <w:t>Должность</w:t>
            </w:r>
          </w:p>
        </w:tc>
        <w:tc>
          <w:tcPr>
            <w:tcW w:w="2685" w:type="dxa"/>
            <w:gridSpan w:val="4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5667D3">
              <w:rPr>
                <w:b/>
                <w:sz w:val="22"/>
                <w:szCs w:val="22"/>
              </w:rPr>
              <w:t>Доступ к программным комплексам, входящим в состав информационной системы персональных данных*</w:t>
            </w:r>
          </w:p>
        </w:tc>
        <w:tc>
          <w:tcPr>
            <w:tcW w:w="1684" w:type="dxa"/>
            <w:vMerge w:val="restart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5667D3">
              <w:rPr>
                <w:b/>
                <w:color w:val="000000"/>
                <w:sz w:val="22"/>
                <w:szCs w:val="22"/>
              </w:rPr>
              <w:t>Доступ к ПДн на бумажных носителях</w:t>
            </w:r>
          </w:p>
        </w:tc>
      </w:tr>
      <w:tr w:rsidR="005445F7" w:rsidRPr="005667D3" w:rsidTr="002A03C0">
        <w:trPr>
          <w:cantSplit/>
          <w:trHeight w:val="504"/>
          <w:tblHeader/>
        </w:trPr>
        <w:tc>
          <w:tcPr>
            <w:tcW w:w="817" w:type="dxa"/>
            <w:vMerge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89" w:type="dxa"/>
            <w:vMerge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463" w:type="dxa"/>
            <w:vMerge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685" w:type="dxa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5667D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685" w:type="dxa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5667D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85" w:type="dxa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5667D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685" w:type="dxa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5667D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684" w:type="dxa"/>
            <w:vMerge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Портнягина Анна Сергеевна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+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+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+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+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Наговицына Валентина Николаевна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старший инспектор по бухгалтерскому учету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+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</w:tbl>
    <w:p w:rsidR="005445F7" w:rsidRDefault="005445F7" w:rsidP="003F4F29"/>
    <w:p w:rsidR="005445F7" w:rsidRDefault="005445F7" w:rsidP="003F4F29">
      <w:pPr>
        <w:rPr>
          <w:sz w:val="22"/>
        </w:rPr>
      </w:pPr>
      <w:r w:rsidRPr="00811AF8">
        <w:rPr>
          <w:sz w:val="22"/>
        </w:rPr>
        <w:t xml:space="preserve">* перечень программных комплексов, входящих в информационную систему персональных данных </w:t>
      </w:r>
      <w:r w:rsidRPr="003D46F9">
        <w:rPr>
          <w:sz w:val="22"/>
        </w:rPr>
        <w:t>«</w:t>
      </w:r>
      <w:r>
        <w:rPr>
          <w:sz w:val="22"/>
        </w:rPr>
        <w:t>Бухгалтерский учет</w:t>
      </w:r>
      <w:r w:rsidRPr="003D46F9">
        <w:rPr>
          <w:sz w:val="22"/>
        </w:rPr>
        <w:t>»</w:t>
      </w:r>
      <w:r w:rsidRPr="00811AF8">
        <w:rPr>
          <w:sz w:val="22"/>
        </w:rPr>
        <w:t>:</w:t>
      </w:r>
    </w:p>
    <w:p w:rsidR="005445F7" w:rsidRPr="00D12926" w:rsidRDefault="005445F7" w:rsidP="003F4F29">
      <w:pPr>
        <w:rPr>
          <w:sz w:val="22"/>
        </w:rPr>
      </w:pPr>
      <w:r w:rsidRPr="00404F19">
        <w:rPr>
          <w:sz w:val="22"/>
        </w:rPr>
        <w:t>1</w:t>
      </w:r>
      <w:r w:rsidRPr="00811AF8">
        <w:rPr>
          <w:sz w:val="22"/>
        </w:rPr>
        <w:t xml:space="preserve"> - </w:t>
      </w:r>
      <w:r w:rsidRPr="00404F19">
        <w:rPr>
          <w:sz w:val="22"/>
        </w:rPr>
        <w:t>1С: Предприятие Конфигурация: Бухгалтерия государственного учреждения</w:t>
      </w:r>
      <w:r w:rsidRPr="00361C28">
        <w:rPr>
          <w:sz w:val="22"/>
        </w:rPr>
        <w:t>;</w:t>
      </w:r>
    </w:p>
    <w:p w:rsidR="005445F7" w:rsidRPr="00D12926" w:rsidRDefault="005445F7" w:rsidP="003F4F29">
      <w:pPr>
        <w:rPr>
          <w:sz w:val="22"/>
        </w:rPr>
      </w:pPr>
      <w:r w:rsidRPr="00404F19">
        <w:rPr>
          <w:sz w:val="22"/>
        </w:rPr>
        <w:t>2</w:t>
      </w:r>
      <w:r w:rsidRPr="00811AF8">
        <w:rPr>
          <w:sz w:val="22"/>
        </w:rPr>
        <w:t xml:space="preserve"> - </w:t>
      </w:r>
      <w:r w:rsidRPr="00404F19">
        <w:rPr>
          <w:sz w:val="22"/>
        </w:rPr>
        <w:t>Контур-Зарплата</w:t>
      </w:r>
      <w:r w:rsidRPr="00361C28">
        <w:rPr>
          <w:sz w:val="22"/>
        </w:rPr>
        <w:t>;</w:t>
      </w:r>
    </w:p>
    <w:p w:rsidR="005445F7" w:rsidRPr="00D12926" w:rsidRDefault="005445F7" w:rsidP="003F4F29">
      <w:pPr>
        <w:rPr>
          <w:sz w:val="22"/>
        </w:rPr>
      </w:pPr>
      <w:r w:rsidRPr="00404F19">
        <w:rPr>
          <w:sz w:val="22"/>
        </w:rPr>
        <w:t>3</w:t>
      </w:r>
      <w:r w:rsidRPr="00811AF8">
        <w:rPr>
          <w:sz w:val="22"/>
        </w:rPr>
        <w:t xml:space="preserve"> - </w:t>
      </w:r>
      <w:r w:rsidRPr="00404F19">
        <w:rPr>
          <w:sz w:val="22"/>
        </w:rPr>
        <w:t>Пакет офисных приложений MicrosoftOffice</w:t>
      </w:r>
      <w:r w:rsidRPr="00361C28">
        <w:rPr>
          <w:sz w:val="22"/>
        </w:rPr>
        <w:t>;</w:t>
      </w:r>
    </w:p>
    <w:p w:rsidR="005445F7" w:rsidRPr="00D12926" w:rsidRDefault="005445F7" w:rsidP="003F4F29">
      <w:pPr>
        <w:rPr>
          <w:sz w:val="22"/>
        </w:rPr>
      </w:pPr>
      <w:r w:rsidRPr="00404F19">
        <w:rPr>
          <w:sz w:val="22"/>
        </w:rPr>
        <w:t>4</w:t>
      </w:r>
      <w:r w:rsidRPr="00811AF8">
        <w:rPr>
          <w:sz w:val="22"/>
        </w:rPr>
        <w:t xml:space="preserve"> - </w:t>
      </w:r>
      <w:r w:rsidRPr="00404F19">
        <w:rPr>
          <w:sz w:val="22"/>
        </w:rPr>
        <w:t>Клиент СЭД</w:t>
      </w:r>
    </w:p>
    <w:p w:rsidR="005445F7" w:rsidRPr="007335C4" w:rsidRDefault="005445F7" w:rsidP="003F4F29">
      <w:pPr>
        <w:rPr>
          <w:sz w:val="22"/>
        </w:rPr>
      </w:pPr>
    </w:p>
    <w:p w:rsidR="005445F7" w:rsidRPr="00FC704D" w:rsidRDefault="005445F7" w:rsidP="003F4F29"/>
    <w:p w:rsidR="005445F7" w:rsidRPr="006D013D" w:rsidRDefault="005445F7" w:rsidP="00305330">
      <w:pPr>
        <w:rPr>
          <w:color w:val="0000FF"/>
        </w:rPr>
      </w:pPr>
      <w:r>
        <w:rPr>
          <w:color w:val="0000FF"/>
        </w:rPr>
        <w:br w:type="page"/>
      </w:r>
    </w:p>
    <w:p w:rsidR="005445F7" w:rsidRPr="00AC7921" w:rsidRDefault="005445F7" w:rsidP="00467009">
      <w:pPr>
        <w:jc w:val="center"/>
      </w:pPr>
      <w:r w:rsidRPr="00E2194A">
        <w:t xml:space="preserve">Перечень сотрудников, осуществляющих обработку персональных данных и имеющих доступ к персональным данным, обрабатываемым в информационной системе персональных данных </w:t>
      </w:r>
      <w:r w:rsidRPr="00EE3997">
        <w:t>«</w:t>
      </w:r>
      <w:r>
        <w:t>Кадровый учет</w:t>
      </w:r>
      <w:r w:rsidRPr="00EE3997">
        <w:t>»</w:t>
      </w:r>
      <w:r w:rsidRPr="005C4CB5">
        <w:t>и на бумажных носителях (цель – выполнение требований трудового законодательства Российской Федерации и законодательства о муниципальной службе в Российской Федерации, ведение кадрового и воинского учета)</w:t>
      </w:r>
      <w:r>
        <w:t xml:space="preserve"> в </w:t>
      </w:r>
      <w:r w:rsidRPr="00E2194A">
        <w:t>Администрации Таборинского муниципального района</w:t>
      </w:r>
    </w:p>
    <w:p w:rsidR="005445F7" w:rsidRDefault="005445F7" w:rsidP="003F4F2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7"/>
        <w:gridCol w:w="3944"/>
        <w:gridCol w:w="4209"/>
        <w:gridCol w:w="2170"/>
        <w:gridCol w:w="2170"/>
        <w:gridCol w:w="1557"/>
      </w:tblGrid>
      <w:tr w:rsidR="005445F7" w:rsidRPr="005667D3" w:rsidTr="002A03C0">
        <w:trPr>
          <w:cantSplit/>
          <w:trHeight w:val="504"/>
          <w:tblHeader/>
        </w:trPr>
        <w:tc>
          <w:tcPr>
            <w:tcW w:w="817" w:type="dxa"/>
            <w:vMerge w:val="restart"/>
            <w:vAlign w:val="center"/>
          </w:tcPr>
          <w:p w:rsidR="005445F7" w:rsidRPr="005667D3" w:rsidRDefault="005445F7" w:rsidP="002A03C0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center"/>
            </w:pPr>
            <w:r w:rsidRPr="008E7462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989" w:type="dxa"/>
            <w:vMerge w:val="restart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5667D3">
              <w:rPr>
                <w:b/>
                <w:color w:val="000000"/>
                <w:sz w:val="22"/>
                <w:szCs w:val="22"/>
              </w:rPr>
              <w:t>ФИО сотрудника</w:t>
            </w:r>
          </w:p>
        </w:tc>
        <w:tc>
          <w:tcPr>
            <w:tcW w:w="5463" w:type="dxa"/>
            <w:vMerge w:val="restart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5667D3">
              <w:rPr>
                <w:b/>
                <w:color w:val="000000"/>
                <w:sz w:val="22"/>
                <w:szCs w:val="22"/>
              </w:rPr>
              <w:t>Должность</w:t>
            </w:r>
          </w:p>
        </w:tc>
        <w:tc>
          <w:tcPr>
            <w:tcW w:w="2685" w:type="dxa"/>
            <w:gridSpan w:val="2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5667D3">
              <w:rPr>
                <w:b/>
                <w:sz w:val="22"/>
                <w:szCs w:val="22"/>
              </w:rPr>
              <w:t>Доступ к программным комплексам, входящим в состав информационной системы персональных данных*</w:t>
            </w:r>
          </w:p>
        </w:tc>
        <w:tc>
          <w:tcPr>
            <w:tcW w:w="1684" w:type="dxa"/>
            <w:vMerge w:val="restart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5667D3">
              <w:rPr>
                <w:b/>
                <w:color w:val="000000"/>
                <w:sz w:val="22"/>
                <w:szCs w:val="22"/>
              </w:rPr>
              <w:t>Доступ к ПДн на бумажных носителях</w:t>
            </w:r>
          </w:p>
        </w:tc>
      </w:tr>
      <w:tr w:rsidR="005445F7" w:rsidRPr="005667D3" w:rsidTr="002A03C0">
        <w:trPr>
          <w:cantSplit/>
          <w:trHeight w:val="504"/>
          <w:tblHeader/>
        </w:trPr>
        <w:tc>
          <w:tcPr>
            <w:tcW w:w="817" w:type="dxa"/>
            <w:vMerge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89" w:type="dxa"/>
            <w:vMerge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463" w:type="dxa"/>
            <w:vMerge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685" w:type="dxa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5667D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685" w:type="dxa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5667D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684" w:type="dxa"/>
            <w:vMerge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Казаринов Алексей Андреевич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+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Кельбиханова Ольга Ивановна</w:t>
            </w:r>
          </w:p>
        </w:tc>
        <w:tc>
          <w:tcPr>
            <w:tcW w:w="5463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 xml:space="preserve">главный специалист 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+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+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Костровская Валентина Геннадьевна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специалист 1 категории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</w:tbl>
    <w:p w:rsidR="005445F7" w:rsidRDefault="005445F7" w:rsidP="003F4F29"/>
    <w:p w:rsidR="005445F7" w:rsidRDefault="005445F7" w:rsidP="003F4F29">
      <w:pPr>
        <w:rPr>
          <w:sz w:val="22"/>
        </w:rPr>
      </w:pPr>
      <w:r w:rsidRPr="00811AF8">
        <w:rPr>
          <w:sz w:val="22"/>
        </w:rPr>
        <w:t xml:space="preserve">* перечень программных комплексов, входящих в информационную систему персональных данных </w:t>
      </w:r>
      <w:r w:rsidRPr="003D46F9">
        <w:rPr>
          <w:sz w:val="22"/>
        </w:rPr>
        <w:t>«</w:t>
      </w:r>
      <w:r>
        <w:rPr>
          <w:sz w:val="22"/>
        </w:rPr>
        <w:t>Кадровый учет</w:t>
      </w:r>
      <w:r w:rsidRPr="003D46F9">
        <w:rPr>
          <w:sz w:val="22"/>
        </w:rPr>
        <w:t>»</w:t>
      </w:r>
      <w:r w:rsidRPr="00811AF8">
        <w:rPr>
          <w:sz w:val="22"/>
        </w:rPr>
        <w:t>:</w:t>
      </w:r>
    </w:p>
    <w:p w:rsidR="005445F7" w:rsidRPr="00D12926" w:rsidRDefault="005445F7" w:rsidP="003F4F29">
      <w:pPr>
        <w:rPr>
          <w:sz w:val="22"/>
        </w:rPr>
      </w:pPr>
      <w:r w:rsidRPr="00404F19">
        <w:rPr>
          <w:sz w:val="22"/>
        </w:rPr>
        <w:t>1</w:t>
      </w:r>
      <w:r w:rsidRPr="00811AF8">
        <w:rPr>
          <w:sz w:val="22"/>
        </w:rPr>
        <w:t xml:space="preserve"> - </w:t>
      </w:r>
      <w:r w:rsidRPr="00404F19">
        <w:rPr>
          <w:sz w:val="22"/>
        </w:rPr>
        <w:t>Парус «Управление кадрами муниципальной службы»</w:t>
      </w:r>
      <w:r w:rsidRPr="00361C28">
        <w:rPr>
          <w:sz w:val="22"/>
        </w:rPr>
        <w:t>;</w:t>
      </w:r>
    </w:p>
    <w:p w:rsidR="005445F7" w:rsidRPr="00D12926" w:rsidRDefault="005445F7" w:rsidP="003F4F29">
      <w:pPr>
        <w:rPr>
          <w:sz w:val="22"/>
        </w:rPr>
      </w:pPr>
      <w:r w:rsidRPr="00404F19">
        <w:rPr>
          <w:sz w:val="22"/>
        </w:rPr>
        <w:t>2</w:t>
      </w:r>
      <w:r w:rsidRPr="00811AF8">
        <w:rPr>
          <w:sz w:val="22"/>
        </w:rPr>
        <w:t xml:space="preserve"> - </w:t>
      </w:r>
      <w:r w:rsidRPr="00404F19">
        <w:rPr>
          <w:sz w:val="22"/>
        </w:rPr>
        <w:t>Пакет офисных приложений MicrosoftOffice</w:t>
      </w:r>
    </w:p>
    <w:p w:rsidR="005445F7" w:rsidRPr="007335C4" w:rsidRDefault="005445F7" w:rsidP="003F4F29">
      <w:pPr>
        <w:rPr>
          <w:sz w:val="22"/>
        </w:rPr>
      </w:pPr>
    </w:p>
    <w:p w:rsidR="005445F7" w:rsidRPr="00FC704D" w:rsidRDefault="005445F7" w:rsidP="003F4F29"/>
    <w:p w:rsidR="005445F7" w:rsidRPr="006D013D" w:rsidRDefault="005445F7" w:rsidP="00305330">
      <w:pPr>
        <w:rPr>
          <w:color w:val="0000FF"/>
        </w:rPr>
      </w:pPr>
      <w:r>
        <w:rPr>
          <w:color w:val="0000FF"/>
        </w:rPr>
        <w:br w:type="page"/>
      </w:r>
    </w:p>
    <w:p w:rsidR="005445F7" w:rsidRPr="00AC7921" w:rsidRDefault="005445F7" w:rsidP="00467009">
      <w:pPr>
        <w:jc w:val="center"/>
      </w:pPr>
      <w:r w:rsidRPr="00E2194A">
        <w:t xml:space="preserve">Перечень сотрудников, осуществляющих обработку персональных данных и имеющих доступ к персональным данным, обрабатываемым в информационной системе персональных данных </w:t>
      </w:r>
      <w:r w:rsidRPr="00EE3997">
        <w:t>«</w:t>
      </w:r>
      <w:r>
        <w:t>Администрация УЗ-3</w:t>
      </w:r>
      <w:r w:rsidRPr="00EE3997">
        <w:t>»</w:t>
      </w:r>
      <w:r w:rsidRPr="005C4CB5">
        <w:t>и на бумажных носителях (цель – оказание государственных услуг льготной категории граждан)</w:t>
      </w:r>
      <w:r>
        <w:t xml:space="preserve"> в </w:t>
      </w:r>
      <w:r w:rsidRPr="00E2194A">
        <w:t>Администрации Таборинского муниципального района</w:t>
      </w:r>
    </w:p>
    <w:p w:rsidR="005445F7" w:rsidRDefault="005445F7" w:rsidP="003F4F2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8"/>
        <w:gridCol w:w="3915"/>
        <w:gridCol w:w="4224"/>
        <w:gridCol w:w="2176"/>
        <w:gridCol w:w="2176"/>
        <w:gridCol w:w="1558"/>
      </w:tblGrid>
      <w:tr w:rsidR="005445F7" w:rsidRPr="005667D3" w:rsidTr="002A03C0">
        <w:trPr>
          <w:cantSplit/>
          <w:trHeight w:val="504"/>
          <w:tblHeader/>
        </w:trPr>
        <w:tc>
          <w:tcPr>
            <w:tcW w:w="817" w:type="dxa"/>
            <w:vMerge w:val="restart"/>
            <w:vAlign w:val="center"/>
          </w:tcPr>
          <w:p w:rsidR="005445F7" w:rsidRPr="005667D3" w:rsidRDefault="005445F7" w:rsidP="002A03C0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center"/>
            </w:pPr>
            <w:r w:rsidRPr="008E7462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989" w:type="dxa"/>
            <w:vMerge w:val="restart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5667D3">
              <w:rPr>
                <w:b/>
                <w:color w:val="000000"/>
                <w:sz w:val="22"/>
                <w:szCs w:val="22"/>
              </w:rPr>
              <w:t>ФИО сотрудника</w:t>
            </w:r>
          </w:p>
        </w:tc>
        <w:tc>
          <w:tcPr>
            <w:tcW w:w="5463" w:type="dxa"/>
            <w:vMerge w:val="restart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5667D3">
              <w:rPr>
                <w:b/>
                <w:color w:val="000000"/>
                <w:sz w:val="22"/>
                <w:szCs w:val="22"/>
              </w:rPr>
              <w:t>Должность</w:t>
            </w:r>
          </w:p>
        </w:tc>
        <w:tc>
          <w:tcPr>
            <w:tcW w:w="2685" w:type="dxa"/>
            <w:gridSpan w:val="2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5667D3">
              <w:rPr>
                <w:b/>
                <w:sz w:val="22"/>
                <w:szCs w:val="22"/>
              </w:rPr>
              <w:t>Доступ к программным комплексам, входящим в состав информационной системы персональных данных*</w:t>
            </w:r>
          </w:p>
        </w:tc>
        <w:tc>
          <w:tcPr>
            <w:tcW w:w="1684" w:type="dxa"/>
            <w:vMerge w:val="restart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5667D3">
              <w:rPr>
                <w:b/>
                <w:color w:val="000000"/>
                <w:sz w:val="22"/>
                <w:szCs w:val="22"/>
              </w:rPr>
              <w:t>Доступ к ПДн на бумажных носителях</w:t>
            </w:r>
          </w:p>
        </w:tc>
      </w:tr>
      <w:tr w:rsidR="005445F7" w:rsidRPr="005667D3" w:rsidTr="002A03C0">
        <w:trPr>
          <w:cantSplit/>
          <w:trHeight w:val="504"/>
          <w:tblHeader/>
        </w:trPr>
        <w:tc>
          <w:tcPr>
            <w:tcW w:w="817" w:type="dxa"/>
            <w:vMerge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89" w:type="dxa"/>
            <w:vMerge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463" w:type="dxa"/>
            <w:vMerge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685" w:type="dxa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5667D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685" w:type="dxa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5667D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684" w:type="dxa"/>
            <w:vMerge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Чиркова Анна Сергеевна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старший инспектор по работе с льготной категорией граждан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+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+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Никифорова Анна Николаевна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инспектор по работе с льготной категорией граждан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+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+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</w:tbl>
    <w:p w:rsidR="005445F7" w:rsidRDefault="005445F7" w:rsidP="003F4F29"/>
    <w:p w:rsidR="005445F7" w:rsidRDefault="005445F7" w:rsidP="003F4F29">
      <w:pPr>
        <w:rPr>
          <w:sz w:val="22"/>
        </w:rPr>
      </w:pPr>
      <w:r w:rsidRPr="00811AF8">
        <w:rPr>
          <w:sz w:val="22"/>
        </w:rPr>
        <w:t xml:space="preserve">* перечень программных комплексов, входящих в информационную систему персональных данных </w:t>
      </w:r>
      <w:r w:rsidRPr="003D46F9">
        <w:rPr>
          <w:sz w:val="22"/>
        </w:rPr>
        <w:t>«</w:t>
      </w:r>
      <w:r>
        <w:rPr>
          <w:sz w:val="22"/>
        </w:rPr>
        <w:t>Администрация УЗ-3</w:t>
      </w:r>
      <w:r w:rsidRPr="003D46F9">
        <w:rPr>
          <w:sz w:val="22"/>
        </w:rPr>
        <w:t>»</w:t>
      </w:r>
      <w:r w:rsidRPr="00811AF8">
        <w:rPr>
          <w:sz w:val="22"/>
        </w:rPr>
        <w:t>:</w:t>
      </w:r>
    </w:p>
    <w:p w:rsidR="005445F7" w:rsidRPr="00D12926" w:rsidRDefault="005445F7" w:rsidP="003F4F29">
      <w:pPr>
        <w:rPr>
          <w:sz w:val="22"/>
        </w:rPr>
      </w:pPr>
      <w:r w:rsidRPr="00404F19">
        <w:rPr>
          <w:sz w:val="22"/>
        </w:rPr>
        <w:t>1</w:t>
      </w:r>
      <w:r w:rsidRPr="00811AF8">
        <w:rPr>
          <w:sz w:val="22"/>
        </w:rPr>
        <w:t xml:space="preserve"> - </w:t>
      </w:r>
      <w:r w:rsidRPr="00404F19">
        <w:rPr>
          <w:sz w:val="22"/>
        </w:rPr>
        <w:t>Контур-АСКВ</w:t>
      </w:r>
      <w:r w:rsidRPr="00361C28">
        <w:rPr>
          <w:sz w:val="22"/>
        </w:rPr>
        <w:t>;</w:t>
      </w:r>
    </w:p>
    <w:p w:rsidR="005445F7" w:rsidRPr="00D12926" w:rsidRDefault="005445F7" w:rsidP="003F4F29">
      <w:pPr>
        <w:rPr>
          <w:sz w:val="22"/>
        </w:rPr>
      </w:pPr>
      <w:r w:rsidRPr="00404F19">
        <w:rPr>
          <w:sz w:val="22"/>
        </w:rPr>
        <w:t>2</w:t>
      </w:r>
      <w:r w:rsidRPr="00811AF8">
        <w:rPr>
          <w:sz w:val="22"/>
        </w:rPr>
        <w:t xml:space="preserve"> - </w:t>
      </w:r>
      <w:r w:rsidRPr="00404F19">
        <w:rPr>
          <w:sz w:val="22"/>
        </w:rPr>
        <w:t>Пакет офисных приложений MicrosoftOffice</w:t>
      </w:r>
    </w:p>
    <w:p w:rsidR="005445F7" w:rsidRPr="007335C4" w:rsidRDefault="005445F7" w:rsidP="003F4F29">
      <w:pPr>
        <w:rPr>
          <w:sz w:val="22"/>
        </w:rPr>
      </w:pPr>
    </w:p>
    <w:p w:rsidR="005445F7" w:rsidRPr="00FC704D" w:rsidRDefault="005445F7" w:rsidP="003F4F29"/>
    <w:p w:rsidR="005445F7" w:rsidRPr="006D013D" w:rsidRDefault="005445F7" w:rsidP="00305330">
      <w:pPr>
        <w:rPr>
          <w:color w:val="0000FF"/>
        </w:rPr>
      </w:pPr>
      <w:r>
        <w:rPr>
          <w:color w:val="0000FF"/>
        </w:rPr>
        <w:br w:type="page"/>
      </w:r>
    </w:p>
    <w:p w:rsidR="005445F7" w:rsidRPr="00AC7921" w:rsidRDefault="005445F7" w:rsidP="00467009">
      <w:pPr>
        <w:jc w:val="center"/>
      </w:pPr>
      <w:r w:rsidRPr="00E2194A">
        <w:t xml:space="preserve">Перечень сотрудников, осуществляющих обработку персональных данных и имеющих доступ к персональным данным, обрабатываемым в информационной системе персональных данных </w:t>
      </w:r>
      <w:r w:rsidRPr="00EE3997">
        <w:t>«</w:t>
      </w:r>
      <w:r>
        <w:t>Администрация УЗ-4</w:t>
      </w:r>
      <w:r w:rsidRPr="00EE3997">
        <w:t>»</w:t>
      </w:r>
      <w:r w:rsidRPr="005C4CB5">
        <w:t>и на бумажных носителях (цель – осуществление и выполнение возложенных законодательством Российской Федерации функций, полномочий и обязанностей; оказание муниципальных услуг)</w:t>
      </w:r>
      <w:r>
        <w:t xml:space="preserve"> в </w:t>
      </w:r>
      <w:r w:rsidRPr="00E2194A">
        <w:t>Администрации Таборинского муниципального района</w:t>
      </w:r>
    </w:p>
    <w:p w:rsidR="005445F7" w:rsidRDefault="005445F7" w:rsidP="003F4F2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5"/>
        <w:gridCol w:w="3470"/>
        <w:gridCol w:w="3846"/>
        <w:gridCol w:w="1761"/>
        <w:gridCol w:w="1761"/>
        <w:gridCol w:w="1761"/>
        <w:gridCol w:w="1493"/>
      </w:tblGrid>
      <w:tr w:rsidR="005445F7" w:rsidRPr="005667D3" w:rsidTr="002A03C0">
        <w:trPr>
          <w:cantSplit/>
          <w:trHeight w:val="504"/>
          <w:tblHeader/>
        </w:trPr>
        <w:tc>
          <w:tcPr>
            <w:tcW w:w="817" w:type="dxa"/>
            <w:vMerge w:val="restart"/>
            <w:vAlign w:val="center"/>
          </w:tcPr>
          <w:p w:rsidR="005445F7" w:rsidRPr="005667D3" w:rsidRDefault="005445F7" w:rsidP="002A03C0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center"/>
            </w:pPr>
            <w:r w:rsidRPr="008E7462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989" w:type="dxa"/>
            <w:vMerge w:val="restart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5667D3">
              <w:rPr>
                <w:b/>
                <w:color w:val="000000"/>
                <w:sz w:val="22"/>
                <w:szCs w:val="22"/>
              </w:rPr>
              <w:t>ФИО сотрудника</w:t>
            </w:r>
          </w:p>
        </w:tc>
        <w:tc>
          <w:tcPr>
            <w:tcW w:w="5463" w:type="dxa"/>
            <w:vMerge w:val="restart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5667D3">
              <w:rPr>
                <w:b/>
                <w:color w:val="000000"/>
                <w:sz w:val="22"/>
                <w:szCs w:val="22"/>
              </w:rPr>
              <w:t>Должность</w:t>
            </w:r>
          </w:p>
        </w:tc>
        <w:tc>
          <w:tcPr>
            <w:tcW w:w="2685" w:type="dxa"/>
            <w:gridSpan w:val="3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5667D3">
              <w:rPr>
                <w:b/>
                <w:sz w:val="22"/>
                <w:szCs w:val="22"/>
              </w:rPr>
              <w:t>Доступ к программным комплексам, входящим в состав информационной системы персональных данных*</w:t>
            </w:r>
          </w:p>
        </w:tc>
        <w:tc>
          <w:tcPr>
            <w:tcW w:w="1684" w:type="dxa"/>
            <w:vMerge w:val="restart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5667D3">
              <w:rPr>
                <w:b/>
                <w:color w:val="000000"/>
                <w:sz w:val="22"/>
                <w:szCs w:val="22"/>
              </w:rPr>
              <w:t>Доступ к ПДн на бумажных носителях</w:t>
            </w:r>
          </w:p>
        </w:tc>
      </w:tr>
      <w:tr w:rsidR="005445F7" w:rsidRPr="005667D3" w:rsidTr="002A03C0">
        <w:trPr>
          <w:cantSplit/>
          <w:trHeight w:val="504"/>
          <w:tblHeader/>
        </w:trPr>
        <w:tc>
          <w:tcPr>
            <w:tcW w:w="817" w:type="dxa"/>
            <w:vMerge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89" w:type="dxa"/>
            <w:vMerge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463" w:type="dxa"/>
            <w:vMerge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685" w:type="dxa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5667D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685" w:type="dxa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5667D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85" w:type="dxa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5667D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684" w:type="dxa"/>
            <w:vMerge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Жезлова Елена Николаевна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+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+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Кельбиханова Ольга Ивановна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главный специалист по организационным вопросам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+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Якушевич Елена Петровна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+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Авсиевич Светлана Александровна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+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+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Фирулева Ирина Анатольевна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+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+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</w:tbl>
    <w:p w:rsidR="005445F7" w:rsidRDefault="005445F7" w:rsidP="003F4F29"/>
    <w:p w:rsidR="005445F7" w:rsidRDefault="005445F7" w:rsidP="003F4F29">
      <w:pPr>
        <w:rPr>
          <w:sz w:val="22"/>
        </w:rPr>
      </w:pPr>
      <w:r w:rsidRPr="00811AF8">
        <w:rPr>
          <w:sz w:val="22"/>
        </w:rPr>
        <w:t xml:space="preserve">* перечень программных комплексов, входящих в информационную систему персональных данных </w:t>
      </w:r>
      <w:r w:rsidRPr="003D46F9">
        <w:rPr>
          <w:sz w:val="22"/>
        </w:rPr>
        <w:t>«</w:t>
      </w:r>
      <w:r>
        <w:rPr>
          <w:sz w:val="22"/>
        </w:rPr>
        <w:t>Администрация УЗ-4</w:t>
      </w:r>
      <w:r w:rsidRPr="003D46F9">
        <w:rPr>
          <w:sz w:val="22"/>
        </w:rPr>
        <w:t>»</w:t>
      </w:r>
      <w:r w:rsidRPr="00811AF8">
        <w:rPr>
          <w:sz w:val="22"/>
        </w:rPr>
        <w:t>:</w:t>
      </w:r>
    </w:p>
    <w:p w:rsidR="005445F7" w:rsidRPr="00D12926" w:rsidRDefault="005445F7" w:rsidP="003F4F29">
      <w:pPr>
        <w:rPr>
          <w:sz w:val="22"/>
        </w:rPr>
      </w:pPr>
      <w:r w:rsidRPr="00404F19">
        <w:rPr>
          <w:sz w:val="22"/>
        </w:rPr>
        <w:t>1</w:t>
      </w:r>
      <w:r w:rsidRPr="00811AF8">
        <w:rPr>
          <w:sz w:val="22"/>
        </w:rPr>
        <w:t xml:space="preserve"> - </w:t>
      </w:r>
      <w:r w:rsidRPr="00404F19">
        <w:rPr>
          <w:sz w:val="22"/>
        </w:rPr>
        <w:t>Программный комплекс «Архивный фонд»</w:t>
      </w:r>
      <w:r w:rsidRPr="00361C28">
        <w:rPr>
          <w:sz w:val="22"/>
        </w:rPr>
        <w:t>;</w:t>
      </w:r>
    </w:p>
    <w:p w:rsidR="005445F7" w:rsidRPr="00D12926" w:rsidRDefault="005445F7" w:rsidP="003F4F29">
      <w:pPr>
        <w:rPr>
          <w:sz w:val="22"/>
        </w:rPr>
      </w:pPr>
      <w:r w:rsidRPr="00404F19">
        <w:rPr>
          <w:sz w:val="22"/>
        </w:rPr>
        <w:t>2</w:t>
      </w:r>
      <w:r w:rsidRPr="00811AF8">
        <w:rPr>
          <w:sz w:val="22"/>
        </w:rPr>
        <w:t xml:space="preserve"> - </w:t>
      </w:r>
      <w:r w:rsidRPr="00404F19">
        <w:rPr>
          <w:sz w:val="22"/>
        </w:rPr>
        <w:t>ИС «Реестр имущества»</w:t>
      </w:r>
      <w:r w:rsidRPr="00361C28">
        <w:rPr>
          <w:sz w:val="22"/>
        </w:rPr>
        <w:t>;</w:t>
      </w:r>
    </w:p>
    <w:p w:rsidR="005445F7" w:rsidRPr="00D12926" w:rsidRDefault="005445F7" w:rsidP="003F4F29">
      <w:pPr>
        <w:rPr>
          <w:sz w:val="22"/>
        </w:rPr>
      </w:pPr>
      <w:r w:rsidRPr="00404F19">
        <w:rPr>
          <w:sz w:val="22"/>
        </w:rPr>
        <w:t>3</w:t>
      </w:r>
      <w:r w:rsidRPr="00811AF8">
        <w:rPr>
          <w:sz w:val="22"/>
        </w:rPr>
        <w:t xml:space="preserve"> - </w:t>
      </w:r>
      <w:r w:rsidRPr="00404F19">
        <w:rPr>
          <w:sz w:val="22"/>
        </w:rPr>
        <w:t>Пакет офисных приложений MicrosoftOffice</w:t>
      </w:r>
    </w:p>
    <w:p w:rsidR="005445F7" w:rsidRPr="007335C4" w:rsidRDefault="005445F7" w:rsidP="003F4F29">
      <w:pPr>
        <w:rPr>
          <w:sz w:val="22"/>
        </w:rPr>
      </w:pPr>
    </w:p>
    <w:p w:rsidR="005445F7" w:rsidRPr="00FC704D" w:rsidRDefault="005445F7" w:rsidP="003F4F29"/>
    <w:p w:rsidR="005445F7" w:rsidRPr="006D013D" w:rsidRDefault="005445F7" w:rsidP="00305330">
      <w:pPr>
        <w:rPr>
          <w:color w:val="0000FF"/>
        </w:rPr>
      </w:pPr>
      <w:r>
        <w:rPr>
          <w:color w:val="0000FF"/>
        </w:rPr>
        <w:br w:type="page"/>
      </w:r>
    </w:p>
    <w:p w:rsidR="005445F7" w:rsidRPr="00AC7921" w:rsidRDefault="005445F7" w:rsidP="00467009">
      <w:pPr>
        <w:jc w:val="center"/>
      </w:pPr>
      <w:r w:rsidRPr="00E2194A">
        <w:t xml:space="preserve">Перечень сотрудников, осуществляющих обработку персональных данных и имеющих доступ к персональным данным, обрабатываемым в информационной системе персональных данных </w:t>
      </w:r>
      <w:r w:rsidRPr="00EE3997">
        <w:t>«</w:t>
      </w:r>
      <w:r>
        <w:t>Учет обращений граждан</w:t>
      </w:r>
      <w:r w:rsidRPr="00EE3997">
        <w:t>»</w:t>
      </w:r>
      <w:r w:rsidRPr="005C4CB5">
        <w:t>и на бумажных носителях (цель – организация приема граждан по личным вопросам; рассмотрение обращений граждан)</w:t>
      </w:r>
      <w:r>
        <w:t xml:space="preserve"> в </w:t>
      </w:r>
      <w:r w:rsidRPr="00E2194A">
        <w:t>Администрации Таборинского муниципального района</w:t>
      </w:r>
    </w:p>
    <w:p w:rsidR="005445F7" w:rsidRDefault="005445F7" w:rsidP="003F4F2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0"/>
        <w:gridCol w:w="4652"/>
        <w:gridCol w:w="5091"/>
        <w:gridCol w:w="2612"/>
        <w:gridCol w:w="1642"/>
      </w:tblGrid>
      <w:tr w:rsidR="005445F7" w:rsidRPr="005667D3" w:rsidTr="002A03C0">
        <w:trPr>
          <w:cantSplit/>
          <w:trHeight w:val="504"/>
          <w:tblHeader/>
        </w:trPr>
        <w:tc>
          <w:tcPr>
            <w:tcW w:w="817" w:type="dxa"/>
            <w:vMerge w:val="restart"/>
            <w:vAlign w:val="center"/>
          </w:tcPr>
          <w:p w:rsidR="005445F7" w:rsidRPr="005667D3" w:rsidRDefault="005445F7" w:rsidP="002A03C0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center"/>
            </w:pPr>
            <w:r w:rsidRPr="008E7462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989" w:type="dxa"/>
            <w:vMerge w:val="restart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5667D3">
              <w:rPr>
                <w:b/>
                <w:color w:val="000000"/>
                <w:sz w:val="22"/>
                <w:szCs w:val="22"/>
              </w:rPr>
              <w:t>ФИО сотрудника</w:t>
            </w:r>
          </w:p>
        </w:tc>
        <w:tc>
          <w:tcPr>
            <w:tcW w:w="5463" w:type="dxa"/>
            <w:vMerge w:val="restart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5667D3">
              <w:rPr>
                <w:b/>
                <w:color w:val="000000"/>
                <w:sz w:val="22"/>
                <w:szCs w:val="22"/>
              </w:rPr>
              <w:t>Должность</w:t>
            </w:r>
          </w:p>
        </w:tc>
        <w:tc>
          <w:tcPr>
            <w:tcW w:w="2685" w:type="dxa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5667D3">
              <w:rPr>
                <w:b/>
                <w:sz w:val="22"/>
                <w:szCs w:val="22"/>
              </w:rPr>
              <w:t>Доступ к программным комплексам, входящим в состав информационной системы персональных данных*</w:t>
            </w:r>
          </w:p>
        </w:tc>
        <w:tc>
          <w:tcPr>
            <w:tcW w:w="1684" w:type="dxa"/>
            <w:vMerge w:val="restart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5667D3">
              <w:rPr>
                <w:b/>
                <w:color w:val="000000"/>
                <w:sz w:val="22"/>
                <w:szCs w:val="22"/>
              </w:rPr>
              <w:t>Доступ к ПДн на бумажных носителях</w:t>
            </w:r>
          </w:p>
        </w:tc>
      </w:tr>
      <w:tr w:rsidR="005445F7" w:rsidRPr="005667D3" w:rsidTr="002A03C0">
        <w:trPr>
          <w:cantSplit/>
          <w:trHeight w:val="504"/>
          <w:tblHeader/>
        </w:trPr>
        <w:tc>
          <w:tcPr>
            <w:tcW w:w="817" w:type="dxa"/>
            <w:vMerge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89" w:type="dxa"/>
            <w:vMerge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463" w:type="dxa"/>
            <w:vMerge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685" w:type="dxa"/>
            <w:vAlign w:val="center"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5667D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684" w:type="dxa"/>
            <w:vMerge/>
          </w:tcPr>
          <w:p w:rsidR="005445F7" w:rsidRPr="005667D3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Роененко Виктор Анатольевич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глава Таборинского муниципального района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Владимирова Валентина Александровна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заместитель главы администрации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Жезлова Елена Николаевна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+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Казаринов Алексей Андреевич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Кельбиханова Ольга Ивановна</w:t>
            </w:r>
          </w:p>
        </w:tc>
        <w:tc>
          <w:tcPr>
            <w:tcW w:w="5463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 xml:space="preserve">главный специалист 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Михайлова Ольга Владимировна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Портнягина Анна Сергеевна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Якушевич Елена Петровна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Мальцев Юрий Витальевич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Авсиевич Светлана Александровна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Бармин Илья Анатольевич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Молочков Виктор Владимирович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Сятчихина Светлана Николаевна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Фирулева Ирина Анатольевна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Костровская Валентина Геннадьевна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специалист 1 категории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Чиркова Анна Сергеевна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старший инспектор по работе с льготной категорией граждан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  <w:tr w:rsidR="005445F7" w:rsidRPr="00F54559" w:rsidTr="002A03C0">
        <w:trPr>
          <w:cantSplit/>
          <w:trHeight w:val="308"/>
        </w:trPr>
        <w:tc>
          <w:tcPr>
            <w:tcW w:w="817" w:type="dxa"/>
          </w:tcPr>
          <w:p w:rsidR="005445F7" w:rsidRPr="00F54559" w:rsidRDefault="005445F7" w:rsidP="002A03C0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276"/>
              </w:tabs>
              <w:autoSpaceDE w:val="0"/>
              <w:autoSpaceDN w:val="0"/>
              <w:adjustRightInd w:val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89" w:type="dxa"/>
          </w:tcPr>
          <w:p w:rsidR="005445F7" w:rsidRPr="00F54559" w:rsidRDefault="005445F7" w:rsidP="002A03C0">
            <w:pPr>
              <w:jc w:val="left"/>
              <w:outlineLvl w:val="0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</w:rPr>
              <w:t>Никифорова Анна Николаевна</w:t>
            </w:r>
          </w:p>
        </w:tc>
        <w:tc>
          <w:tcPr>
            <w:tcW w:w="5463" w:type="dxa"/>
          </w:tcPr>
          <w:p w:rsidR="005445F7" w:rsidRPr="00F54559" w:rsidRDefault="005445F7" w:rsidP="0036244F">
            <w:pPr>
              <w:jc w:val="left"/>
              <w:outlineLvl w:val="0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инспектор по работе с льготной категорией граждан</w:t>
            </w:r>
          </w:p>
        </w:tc>
        <w:tc>
          <w:tcPr>
            <w:tcW w:w="2685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54559">
              <w:rPr>
                <w:sz w:val="22"/>
                <w:szCs w:val="22"/>
              </w:rPr>
              <w:t>-</w:t>
            </w:r>
          </w:p>
        </w:tc>
        <w:tc>
          <w:tcPr>
            <w:tcW w:w="1684" w:type="dxa"/>
          </w:tcPr>
          <w:p w:rsidR="005445F7" w:rsidRPr="00F54559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F54559">
              <w:rPr>
                <w:sz w:val="22"/>
                <w:szCs w:val="22"/>
                <w:lang w:val="en-US"/>
              </w:rPr>
              <w:t>+</w:t>
            </w:r>
          </w:p>
        </w:tc>
      </w:tr>
    </w:tbl>
    <w:p w:rsidR="005445F7" w:rsidRDefault="005445F7" w:rsidP="003F4F29"/>
    <w:p w:rsidR="005445F7" w:rsidRDefault="005445F7" w:rsidP="003F4F29">
      <w:pPr>
        <w:rPr>
          <w:sz w:val="22"/>
        </w:rPr>
      </w:pPr>
      <w:r w:rsidRPr="00811AF8">
        <w:rPr>
          <w:sz w:val="22"/>
        </w:rPr>
        <w:t xml:space="preserve">* перечень программных комплексов, входящих в информационную систему персональных данных </w:t>
      </w:r>
      <w:r w:rsidRPr="003D46F9">
        <w:rPr>
          <w:sz w:val="22"/>
        </w:rPr>
        <w:t>«</w:t>
      </w:r>
      <w:r>
        <w:rPr>
          <w:sz w:val="22"/>
        </w:rPr>
        <w:t>Учет обращений граждан</w:t>
      </w:r>
      <w:r w:rsidRPr="003D46F9">
        <w:rPr>
          <w:sz w:val="22"/>
        </w:rPr>
        <w:t>»</w:t>
      </w:r>
      <w:r w:rsidRPr="00811AF8">
        <w:rPr>
          <w:sz w:val="22"/>
        </w:rPr>
        <w:t>:</w:t>
      </w:r>
    </w:p>
    <w:p w:rsidR="005445F7" w:rsidRPr="00D12926" w:rsidRDefault="005445F7" w:rsidP="003F4F29">
      <w:pPr>
        <w:rPr>
          <w:sz w:val="22"/>
        </w:rPr>
      </w:pPr>
      <w:r w:rsidRPr="00404F19">
        <w:rPr>
          <w:sz w:val="22"/>
        </w:rPr>
        <w:t>1</w:t>
      </w:r>
      <w:r w:rsidRPr="00811AF8">
        <w:rPr>
          <w:sz w:val="22"/>
        </w:rPr>
        <w:t xml:space="preserve"> - </w:t>
      </w:r>
      <w:r w:rsidRPr="00404F19">
        <w:rPr>
          <w:sz w:val="22"/>
        </w:rPr>
        <w:t>СПО «Универсальное АРМ»</w:t>
      </w:r>
    </w:p>
    <w:p w:rsidR="005445F7" w:rsidRPr="007335C4" w:rsidRDefault="005445F7" w:rsidP="003F4F29">
      <w:pPr>
        <w:rPr>
          <w:sz w:val="22"/>
        </w:rPr>
      </w:pPr>
    </w:p>
    <w:p w:rsidR="005445F7" w:rsidRPr="00FC704D" w:rsidRDefault="005445F7" w:rsidP="003F4F29"/>
    <w:p w:rsidR="005445F7" w:rsidRPr="00AC7921" w:rsidRDefault="005445F7" w:rsidP="003F4F29"/>
    <w:p w:rsidR="005445F7" w:rsidRDefault="005445F7" w:rsidP="002A2BC6">
      <w:pPr>
        <w:sectPr w:rsidR="005445F7" w:rsidSect="00803AB9">
          <w:headerReference w:type="default" r:id="rId9"/>
          <w:type w:val="nextColumn"/>
          <w:pgSz w:w="16840" w:h="11907" w:orient="landscape" w:code="9"/>
          <w:pgMar w:top="851" w:right="851" w:bottom="851" w:left="1418" w:header="709" w:footer="567" w:gutter="0"/>
          <w:pgNumType w:start="1"/>
          <w:cols w:space="720"/>
          <w:noEndnote/>
          <w:titlePg/>
          <w:docGrid w:linePitch="381"/>
        </w:sectPr>
      </w:pPr>
    </w:p>
    <w:p w:rsidR="005445F7" w:rsidRPr="005D2D3E" w:rsidRDefault="005445F7" w:rsidP="00803AB9">
      <w:pPr>
        <w:pStyle w:val="a7"/>
        <w:ind w:left="9639"/>
      </w:pPr>
      <w:r w:rsidRPr="00467009">
        <w:rPr>
          <w:rStyle w:val="ac"/>
          <w:caps w:val="0"/>
        </w:rPr>
        <w:t>Приложение</w:t>
      </w:r>
      <w:r>
        <w:t> № 2</w:t>
      </w:r>
    </w:p>
    <w:p w:rsidR="005445F7" w:rsidRDefault="005445F7" w:rsidP="00803AB9">
      <w:pPr>
        <w:pStyle w:val="a7"/>
        <w:ind w:left="9639"/>
      </w:pPr>
      <w:r>
        <w:t xml:space="preserve">к </w:t>
      </w:r>
      <w:r w:rsidRPr="00CC47CE">
        <w:t>распоряжению</w:t>
      </w:r>
      <w:r>
        <w:t xml:space="preserve"> главы</w:t>
      </w:r>
    </w:p>
    <w:p w:rsidR="005445F7" w:rsidRPr="00CC47CE" w:rsidRDefault="005445F7" w:rsidP="00803AB9">
      <w:pPr>
        <w:pStyle w:val="a7"/>
        <w:ind w:left="9639"/>
      </w:pPr>
      <w:r w:rsidRPr="009E0C1B">
        <w:t>Таборинского муниципального района</w:t>
      </w:r>
    </w:p>
    <w:p w:rsidR="005445F7" w:rsidRDefault="005445F7" w:rsidP="00803AB9">
      <w:pPr>
        <w:pStyle w:val="a7"/>
        <w:ind w:left="9639"/>
      </w:pPr>
      <w:r w:rsidRPr="00052404">
        <w:t xml:space="preserve">от </w:t>
      </w:r>
      <w:r>
        <w:t>11.01.2016г. № 13</w:t>
      </w:r>
    </w:p>
    <w:p w:rsidR="005445F7" w:rsidRDefault="005445F7" w:rsidP="0077504F">
      <w:pPr>
        <w:jc w:val="center"/>
        <w:rPr>
          <w:b/>
          <w:bCs/>
        </w:rPr>
      </w:pPr>
    </w:p>
    <w:p w:rsidR="005445F7" w:rsidRPr="00320766" w:rsidRDefault="005445F7" w:rsidP="0077504F">
      <w:pPr>
        <w:jc w:val="center"/>
        <w:rPr>
          <w:b/>
          <w:bCs/>
        </w:rPr>
      </w:pPr>
      <w:r w:rsidRPr="00320766">
        <w:rPr>
          <w:b/>
          <w:bCs/>
        </w:rPr>
        <w:t>Перечень сотрудников, осуществляющих обработку персональных данных и имеющих доступ к персональным данным, обрабатываемым в информационных системах персональных данных других операторов</w:t>
      </w:r>
    </w:p>
    <w:p w:rsidR="005445F7" w:rsidRDefault="005445F7" w:rsidP="0077504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1"/>
        <w:gridCol w:w="3352"/>
        <w:gridCol w:w="3279"/>
        <w:gridCol w:w="1553"/>
        <w:gridCol w:w="1553"/>
        <w:gridCol w:w="1553"/>
        <w:gridCol w:w="1553"/>
        <w:gridCol w:w="1553"/>
      </w:tblGrid>
      <w:tr w:rsidR="005445F7" w:rsidRPr="000A21BF" w:rsidTr="002A03C0">
        <w:trPr>
          <w:trHeight w:val="126"/>
          <w:tblHeader/>
        </w:trPr>
        <w:tc>
          <w:tcPr>
            <w:tcW w:w="534" w:type="dxa"/>
            <w:vMerge w:val="restart"/>
            <w:vAlign w:val="center"/>
          </w:tcPr>
          <w:p w:rsidR="005445F7" w:rsidRPr="000A21BF" w:rsidRDefault="005445F7" w:rsidP="002A03C0">
            <w:pPr>
              <w:jc w:val="center"/>
              <w:rPr>
                <w:sz w:val="22"/>
                <w:szCs w:val="22"/>
              </w:rPr>
            </w:pPr>
            <w:r w:rsidRPr="000A21BF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6237" w:type="dxa"/>
            <w:vMerge w:val="restart"/>
            <w:noWrap/>
            <w:vAlign w:val="center"/>
          </w:tcPr>
          <w:p w:rsidR="005445F7" w:rsidRPr="000A21BF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0A21BF">
              <w:rPr>
                <w:b/>
                <w:color w:val="000000"/>
                <w:sz w:val="22"/>
                <w:szCs w:val="22"/>
              </w:rPr>
              <w:t>ФИО</w:t>
            </w:r>
          </w:p>
        </w:tc>
        <w:tc>
          <w:tcPr>
            <w:tcW w:w="6095" w:type="dxa"/>
            <w:vMerge w:val="restart"/>
            <w:vAlign w:val="center"/>
          </w:tcPr>
          <w:p w:rsidR="005445F7" w:rsidRPr="000A21BF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0A21BF">
              <w:rPr>
                <w:b/>
                <w:color w:val="000000"/>
                <w:sz w:val="22"/>
                <w:szCs w:val="22"/>
              </w:rPr>
              <w:t>Должность</w:t>
            </w:r>
          </w:p>
        </w:tc>
        <w:tc>
          <w:tcPr>
            <w:tcW w:w="2772" w:type="dxa"/>
            <w:gridSpan w:val="5"/>
            <w:vAlign w:val="center"/>
          </w:tcPr>
          <w:p w:rsidR="005445F7" w:rsidRPr="000A21BF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5667D3">
              <w:rPr>
                <w:b/>
                <w:sz w:val="22"/>
                <w:szCs w:val="22"/>
              </w:rPr>
              <w:t>Доступ к информационн</w:t>
            </w:r>
            <w:r>
              <w:rPr>
                <w:b/>
                <w:sz w:val="22"/>
                <w:szCs w:val="22"/>
              </w:rPr>
              <w:t>ым</w:t>
            </w:r>
            <w:r w:rsidRPr="005667D3">
              <w:rPr>
                <w:b/>
                <w:sz w:val="22"/>
                <w:szCs w:val="22"/>
              </w:rPr>
              <w:t xml:space="preserve"> систем</w:t>
            </w:r>
            <w:r>
              <w:rPr>
                <w:b/>
                <w:sz w:val="22"/>
                <w:szCs w:val="22"/>
              </w:rPr>
              <w:t>ам</w:t>
            </w:r>
            <w:r w:rsidRPr="005667D3">
              <w:rPr>
                <w:b/>
                <w:sz w:val="22"/>
                <w:szCs w:val="22"/>
              </w:rPr>
              <w:t xml:space="preserve"> персональных данных</w:t>
            </w:r>
            <w:r>
              <w:rPr>
                <w:b/>
                <w:sz w:val="22"/>
                <w:szCs w:val="22"/>
              </w:rPr>
              <w:t xml:space="preserve"> других операторов</w:t>
            </w:r>
            <w:r w:rsidRPr="005667D3">
              <w:rPr>
                <w:b/>
                <w:sz w:val="22"/>
                <w:szCs w:val="22"/>
              </w:rPr>
              <w:t>*</w:t>
            </w:r>
          </w:p>
        </w:tc>
      </w:tr>
      <w:tr w:rsidR="005445F7" w:rsidRPr="000A21BF" w:rsidTr="002A03C0">
        <w:trPr>
          <w:trHeight w:val="126"/>
          <w:tblHeader/>
        </w:trPr>
        <w:tc>
          <w:tcPr>
            <w:tcW w:w="534" w:type="dxa"/>
            <w:vMerge/>
            <w:vAlign w:val="center"/>
          </w:tcPr>
          <w:p w:rsidR="005445F7" w:rsidRPr="000A21BF" w:rsidRDefault="005445F7" w:rsidP="002A03C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37" w:type="dxa"/>
            <w:vMerge/>
            <w:noWrap/>
            <w:vAlign w:val="center"/>
          </w:tcPr>
          <w:p w:rsidR="005445F7" w:rsidRPr="000A21BF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095" w:type="dxa"/>
            <w:vMerge/>
            <w:vAlign w:val="center"/>
          </w:tcPr>
          <w:p w:rsidR="005445F7" w:rsidRPr="000A21BF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772" w:type="dxa"/>
            <w:vAlign w:val="center"/>
          </w:tcPr>
          <w:p w:rsidR="005445F7" w:rsidRPr="000A21BF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772" w:type="dxa"/>
            <w:vAlign w:val="center"/>
          </w:tcPr>
          <w:p w:rsidR="005445F7" w:rsidRPr="000A21BF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2772" w:type="dxa"/>
            <w:vAlign w:val="center"/>
          </w:tcPr>
          <w:p w:rsidR="005445F7" w:rsidRPr="000A21BF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2772" w:type="dxa"/>
            <w:vAlign w:val="center"/>
          </w:tcPr>
          <w:p w:rsidR="005445F7" w:rsidRPr="000A21BF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2772" w:type="dxa"/>
            <w:vAlign w:val="center"/>
          </w:tcPr>
          <w:p w:rsidR="005445F7" w:rsidRPr="000A21BF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</w:rPr>
              <w:t>5</w:t>
            </w:r>
          </w:p>
        </w:tc>
      </w:tr>
      <w:tr w:rsidR="005445F7" w:rsidRPr="000A21BF" w:rsidTr="002A03C0">
        <w:trPr>
          <w:trHeight w:val="255"/>
        </w:trPr>
        <w:tc>
          <w:tcPr>
            <w:tcW w:w="534" w:type="dxa"/>
          </w:tcPr>
          <w:p w:rsidR="005445F7" w:rsidRPr="000A21BF" w:rsidRDefault="005445F7" w:rsidP="00CE5F83">
            <w:pPr>
              <w:numPr>
                <w:ilvl w:val="0"/>
                <w:numId w:val="4"/>
              </w:numPr>
              <w:tabs>
                <w:tab w:val="left" w:pos="396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noWrap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Жезлова Елена Николаевна</w:t>
            </w:r>
          </w:p>
        </w:tc>
        <w:tc>
          <w:tcPr>
            <w:tcW w:w="6095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+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+</w:t>
            </w:r>
          </w:p>
        </w:tc>
      </w:tr>
      <w:tr w:rsidR="005445F7" w:rsidRPr="000A21BF" w:rsidTr="002A03C0">
        <w:trPr>
          <w:trHeight w:val="255"/>
        </w:trPr>
        <w:tc>
          <w:tcPr>
            <w:tcW w:w="534" w:type="dxa"/>
          </w:tcPr>
          <w:p w:rsidR="005445F7" w:rsidRPr="000A21BF" w:rsidRDefault="005445F7" w:rsidP="00CE5F83">
            <w:pPr>
              <w:numPr>
                <w:ilvl w:val="0"/>
                <w:numId w:val="4"/>
              </w:numPr>
              <w:tabs>
                <w:tab w:val="left" w:pos="396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noWrap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Кельбиханова Ольга Ивановна</w:t>
            </w:r>
          </w:p>
        </w:tc>
        <w:tc>
          <w:tcPr>
            <w:tcW w:w="6095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 xml:space="preserve">главный специалист 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+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</w:tr>
      <w:tr w:rsidR="005445F7" w:rsidRPr="000A21BF" w:rsidTr="002A03C0">
        <w:trPr>
          <w:trHeight w:val="255"/>
        </w:trPr>
        <w:tc>
          <w:tcPr>
            <w:tcW w:w="534" w:type="dxa"/>
          </w:tcPr>
          <w:p w:rsidR="005445F7" w:rsidRPr="000A21BF" w:rsidRDefault="005445F7" w:rsidP="00CE5F83">
            <w:pPr>
              <w:numPr>
                <w:ilvl w:val="0"/>
                <w:numId w:val="4"/>
              </w:numPr>
              <w:tabs>
                <w:tab w:val="left" w:pos="396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noWrap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Портнягина Анна Сергеевна</w:t>
            </w:r>
          </w:p>
        </w:tc>
        <w:tc>
          <w:tcPr>
            <w:tcW w:w="6095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+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+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</w:tr>
      <w:tr w:rsidR="005445F7" w:rsidRPr="000A21BF" w:rsidTr="002A03C0">
        <w:trPr>
          <w:trHeight w:val="255"/>
        </w:trPr>
        <w:tc>
          <w:tcPr>
            <w:tcW w:w="534" w:type="dxa"/>
          </w:tcPr>
          <w:p w:rsidR="005445F7" w:rsidRPr="000A21BF" w:rsidRDefault="005445F7" w:rsidP="00CE5F83">
            <w:pPr>
              <w:numPr>
                <w:ilvl w:val="0"/>
                <w:numId w:val="4"/>
              </w:numPr>
              <w:tabs>
                <w:tab w:val="left" w:pos="396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noWrap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Якушевич Елена Петровна</w:t>
            </w:r>
          </w:p>
        </w:tc>
        <w:tc>
          <w:tcPr>
            <w:tcW w:w="6095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+</w:t>
            </w:r>
          </w:p>
        </w:tc>
      </w:tr>
      <w:tr w:rsidR="005445F7" w:rsidRPr="000A21BF" w:rsidTr="002A03C0">
        <w:trPr>
          <w:trHeight w:val="255"/>
        </w:trPr>
        <w:tc>
          <w:tcPr>
            <w:tcW w:w="534" w:type="dxa"/>
          </w:tcPr>
          <w:p w:rsidR="005445F7" w:rsidRPr="000A21BF" w:rsidRDefault="005445F7" w:rsidP="00CE5F83">
            <w:pPr>
              <w:numPr>
                <w:ilvl w:val="0"/>
                <w:numId w:val="4"/>
              </w:numPr>
              <w:tabs>
                <w:tab w:val="left" w:pos="396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noWrap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Авсиевич Светлана Александровна</w:t>
            </w:r>
          </w:p>
        </w:tc>
        <w:tc>
          <w:tcPr>
            <w:tcW w:w="6095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+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+</w:t>
            </w:r>
          </w:p>
        </w:tc>
      </w:tr>
      <w:tr w:rsidR="005445F7" w:rsidRPr="000A21BF" w:rsidTr="002A03C0">
        <w:trPr>
          <w:trHeight w:val="255"/>
        </w:trPr>
        <w:tc>
          <w:tcPr>
            <w:tcW w:w="534" w:type="dxa"/>
          </w:tcPr>
          <w:p w:rsidR="005445F7" w:rsidRPr="000A21BF" w:rsidRDefault="005445F7" w:rsidP="00CE5F83">
            <w:pPr>
              <w:numPr>
                <w:ilvl w:val="0"/>
                <w:numId w:val="4"/>
              </w:numPr>
              <w:tabs>
                <w:tab w:val="left" w:pos="396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noWrap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Фирулева Ирина Анатольевна</w:t>
            </w:r>
          </w:p>
        </w:tc>
        <w:tc>
          <w:tcPr>
            <w:tcW w:w="6095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+</w:t>
            </w:r>
          </w:p>
        </w:tc>
      </w:tr>
      <w:tr w:rsidR="005445F7" w:rsidRPr="000A21BF" w:rsidTr="002A03C0">
        <w:trPr>
          <w:trHeight w:val="255"/>
        </w:trPr>
        <w:tc>
          <w:tcPr>
            <w:tcW w:w="534" w:type="dxa"/>
          </w:tcPr>
          <w:p w:rsidR="005445F7" w:rsidRPr="000A21BF" w:rsidRDefault="005445F7" w:rsidP="00CE5F83">
            <w:pPr>
              <w:numPr>
                <w:ilvl w:val="0"/>
                <w:numId w:val="4"/>
              </w:numPr>
              <w:tabs>
                <w:tab w:val="left" w:pos="396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noWrap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Чиркова Анна Сергеевна</w:t>
            </w:r>
          </w:p>
        </w:tc>
        <w:tc>
          <w:tcPr>
            <w:tcW w:w="6095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старший инспектор по работе с льготной категорией граждан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+</w:t>
            </w:r>
          </w:p>
        </w:tc>
      </w:tr>
      <w:tr w:rsidR="005445F7" w:rsidRPr="000A21BF" w:rsidTr="002A03C0">
        <w:trPr>
          <w:trHeight w:val="255"/>
        </w:trPr>
        <w:tc>
          <w:tcPr>
            <w:tcW w:w="534" w:type="dxa"/>
          </w:tcPr>
          <w:p w:rsidR="005445F7" w:rsidRPr="000A21BF" w:rsidRDefault="005445F7" w:rsidP="00CE5F83">
            <w:pPr>
              <w:numPr>
                <w:ilvl w:val="0"/>
                <w:numId w:val="4"/>
              </w:numPr>
              <w:tabs>
                <w:tab w:val="left" w:pos="396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noWrap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Наговицына Валентина Николаевна</w:t>
            </w:r>
          </w:p>
        </w:tc>
        <w:tc>
          <w:tcPr>
            <w:tcW w:w="6095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старший инспектор по бухгалтерскому учету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+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</w:tr>
      <w:tr w:rsidR="005445F7" w:rsidRPr="000A21BF" w:rsidTr="002A03C0">
        <w:trPr>
          <w:trHeight w:val="255"/>
        </w:trPr>
        <w:tc>
          <w:tcPr>
            <w:tcW w:w="534" w:type="dxa"/>
          </w:tcPr>
          <w:p w:rsidR="005445F7" w:rsidRPr="000A21BF" w:rsidRDefault="005445F7" w:rsidP="00CE5F83">
            <w:pPr>
              <w:numPr>
                <w:ilvl w:val="0"/>
                <w:numId w:val="4"/>
              </w:numPr>
              <w:tabs>
                <w:tab w:val="left" w:pos="396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noWrap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Никифорова Анна Николаевна</w:t>
            </w:r>
          </w:p>
        </w:tc>
        <w:tc>
          <w:tcPr>
            <w:tcW w:w="6095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инспектор по работе с льготной категорией граждан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-</w:t>
            </w:r>
          </w:p>
        </w:tc>
        <w:tc>
          <w:tcPr>
            <w:tcW w:w="2772" w:type="dxa"/>
          </w:tcPr>
          <w:p w:rsidR="005445F7" w:rsidRPr="003674BE" w:rsidRDefault="005445F7" w:rsidP="002A03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674BE">
              <w:rPr>
                <w:sz w:val="22"/>
                <w:szCs w:val="22"/>
              </w:rPr>
              <w:t>+</w:t>
            </w:r>
          </w:p>
        </w:tc>
      </w:tr>
    </w:tbl>
    <w:p w:rsidR="005445F7" w:rsidRDefault="005445F7" w:rsidP="00CE5F83"/>
    <w:p w:rsidR="005445F7" w:rsidRDefault="005445F7" w:rsidP="00CE5F83">
      <w:pPr>
        <w:rPr>
          <w:sz w:val="22"/>
        </w:rPr>
      </w:pPr>
      <w:r w:rsidRPr="00811AF8">
        <w:rPr>
          <w:sz w:val="22"/>
        </w:rPr>
        <w:t>* </w:t>
      </w:r>
      <w:r w:rsidRPr="004565D3">
        <w:rPr>
          <w:sz w:val="22"/>
          <w:szCs w:val="22"/>
        </w:rPr>
        <w:t>К другим операторам относятся</w:t>
      </w:r>
      <w:r w:rsidRPr="00834BE9">
        <w:rPr>
          <w:sz w:val="22"/>
        </w:rPr>
        <w:t>:</w:t>
      </w:r>
    </w:p>
    <w:p w:rsidR="005445F7" w:rsidRPr="00D12926" w:rsidRDefault="005445F7" w:rsidP="00CE5F83">
      <w:pPr>
        <w:rPr>
          <w:sz w:val="22"/>
        </w:rPr>
      </w:pPr>
      <w:r w:rsidRPr="00404F19">
        <w:rPr>
          <w:sz w:val="22"/>
        </w:rPr>
        <w:t>1</w:t>
      </w:r>
      <w:r w:rsidRPr="00811AF8">
        <w:rPr>
          <w:sz w:val="22"/>
        </w:rPr>
        <w:t xml:space="preserve"> - </w:t>
      </w:r>
      <w:r w:rsidRPr="00834BE9">
        <w:rPr>
          <w:sz w:val="22"/>
        </w:rPr>
        <w:t>Федеральное казначейство (СУФД)</w:t>
      </w:r>
      <w:r w:rsidRPr="00361C28">
        <w:rPr>
          <w:sz w:val="22"/>
        </w:rPr>
        <w:t>;</w:t>
      </w:r>
    </w:p>
    <w:p w:rsidR="005445F7" w:rsidRPr="00D12926" w:rsidRDefault="005445F7" w:rsidP="00CE5F83">
      <w:pPr>
        <w:rPr>
          <w:sz w:val="22"/>
        </w:rPr>
      </w:pPr>
      <w:r w:rsidRPr="00404F19">
        <w:rPr>
          <w:sz w:val="22"/>
        </w:rPr>
        <w:t>2</w:t>
      </w:r>
      <w:r w:rsidRPr="00811AF8">
        <w:rPr>
          <w:sz w:val="22"/>
        </w:rPr>
        <w:t xml:space="preserve"> - </w:t>
      </w:r>
      <w:r w:rsidRPr="00834BE9">
        <w:rPr>
          <w:sz w:val="22"/>
        </w:rPr>
        <w:t>Публичное акционерное общество «Сбербанк России» (Сбербанк Бизнес Онлайн)</w:t>
      </w:r>
      <w:r w:rsidRPr="00361C28">
        <w:rPr>
          <w:sz w:val="22"/>
        </w:rPr>
        <w:t>;</w:t>
      </w:r>
    </w:p>
    <w:p w:rsidR="005445F7" w:rsidRPr="00D12926" w:rsidRDefault="005445F7" w:rsidP="00CE5F83">
      <w:pPr>
        <w:rPr>
          <w:sz w:val="22"/>
        </w:rPr>
      </w:pPr>
      <w:r w:rsidRPr="00404F19">
        <w:rPr>
          <w:sz w:val="22"/>
        </w:rPr>
        <w:t>3</w:t>
      </w:r>
      <w:r w:rsidRPr="00811AF8">
        <w:rPr>
          <w:sz w:val="22"/>
        </w:rPr>
        <w:t xml:space="preserve"> - </w:t>
      </w:r>
      <w:r w:rsidRPr="00834BE9">
        <w:rPr>
          <w:sz w:val="22"/>
        </w:rPr>
        <w:t>СКБ Контур (Система «Контур-Экстерн»)</w:t>
      </w:r>
      <w:r w:rsidRPr="00361C28">
        <w:rPr>
          <w:sz w:val="22"/>
        </w:rPr>
        <w:t>;</w:t>
      </w:r>
    </w:p>
    <w:p w:rsidR="005445F7" w:rsidRPr="00D12926" w:rsidRDefault="005445F7" w:rsidP="00CE5F83">
      <w:pPr>
        <w:rPr>
          <w:sz w:val="22"/>
        </w:rPr>
      </w:pPr>
      <w:r w:rsidRPr="00404F19">
        <w:rPr>
          <w:sz w:val="22"/>
        </w:rPr>
        <w:t>4</w:t>
      </w:r>
      <w:r w:rsidRPr="00811AF8">
        <w:rPr>
          <w:sz w:val="22"/>
        </w:rPr>
        <w:t xml:space="preserve"> - </w:t>
      </w:r>
      <w:r w:rsidRPr="00834BE9">
        <w:rPr>
          <w:sz w:val="22"/>
        </w:rPr>
        <w:t>Государственное бюджетное учреждение Свердловской области «Оператор электронного правительства» (Автоматизированная система управления деятельностью исполнительных органов государственной власти Свердловской области (АСУ ИОГВ))</w:t>
      </w:r>
      <w:r w:rsidRPr="00361C28">
        <w:rPr>
          <w:sz w:val="22"/>
        </w:rPr>
        <w:t>;</w:t>
      </w:r>
    </w:p>
    <w:p w:rsidR="005445F7" w:rsidRPr="00D12926" w:rsidRDefault="005445F7" w:rsidP="00CE5F83">
      <w:pPr>
        <w:rPr>
          <w:sz w:val="22"/>
        </w:rPr>
      </w:pPr>
      <w:r w:rsidRPr="00404F19">
        <w:rPr>
          <w:sz w:val="22"/>
        </w:rPr>
        <w:t>5</w:t>
      </w:r>
      <w:r w:rsidRPr="00811AF8">
        <w:rPr>
          <w:sz w:val="22"/>
        </w:rPr>
        <w:t xml:space="preserve"> - </w:t>
      </w:r>
      <w:r w:rsidRPr="00834BE9">
        <w:rPr>
          <w:sz w:val="22"/>
        </w:rPr>
        <w:t>Государственное бюджетное учреждение Свердловской области «Оператор электронного правительства» (СИР)</w:t>
      </w:r>
    </w:p>
    <w:p w:rsidR="005445F7" w:rsidRDefault="005445F7" w:rsidP="00B27153"/>
    <w:p w:rsidR="005445F7" w:rsidRDefault="005445F7" w:rsidP="00320766">
      <w:pPr>
        <w:sectPr w:rsidR="005445F7" w:rsidSect="00803AB9">
          <w:type w:val="nextColumn"/>
          <w:pgSz w:w="16840" w:h="11907" w:orient="landscape" w:code="9"/>
          <w:pgMar w:top="851" w:right="851" w:bottom="851" w:left="1418" w:header="709" w:footer="567" w:gutter="0"/>
          <w:pgNumType w:start="1"/>
          <w:cols w:space="720"/>
          <w:noEndnote/>
          <w:titlePg/>
          <w:docGrid w:linePitch="381"/>
        </w:sectPr>
      </w:pPr>
    </w:p>
    <w:p w:rsidR="005445F7" w:rsidRPr="00803AB9" w:rsidRDefault="005445F7" w:rsidP="00803AB9">
      <w:pPr>
        <w:jc w:val="right"/>
        <w:rPr>
          <w:rStyle w:val="ac"/>
        </w:rPr>
      </w:pPr>
      <w:r>
        <w:rPr>
          <w:rStyle w:val="ac"/>
          <w:caps w:val="0"/>
        </w:rPr>
        <w:t>П</w:t>
      </w:r>
      <w:r w:rsidRPr="00803AB9">
        <w:rPr>
          <w:rStyle w:val="ac"/>
          <w:caps w:val="0"/>
        </w:rPr>
        <w:t xml:space="preserve">риложение № </w:t>
      </w:r>
      <w:r>
        <w:rPr>
          <w:rStyle w:val="ac"/>
          <w:caps w:val="0"/>
        </w:rPr>
        <w:t>3</w:t>
      </w:r>
    </w:p>
    <w:p w:rsidR="005445F7" w:rsidRPr="00803AB9" w:rsidRDefault="005445F7" w:rsidP="00803AB9">
      <w:pPr>
        <w:jc w:val="right"/>
        <w:rPr>
          <w:rStyle w:val="ac"/>
        </w:rPr>
      </w:pPr>
      <w:r w:rsidRPr="00803AB9">
        <w:rPr>
          <w:rStyle w:val="ac"/>
          <w:caps w:val="0"/>
        </w:rPr>
        <w:t>к распоряжению главы</w:t>
      </w:r>
    </w:p>
    <w:p w:rsidR="005445F7" w:rsidRPr="00803AB9" w:rsidRDefault="005445F7" w:rsidP="00803AB9">
      <w:pPr>
        <w:jc w:val="right"/>
        <w:rPr>
          <w:rStyle w:val="ac"/>
        </w:rPr>
      </w:pPr>
      <w:r>
        <w:rPr>
          <w:rStyle w:val="ac"/>
          <w:caps w:val="0"/>
        </w:rPr>
        <w:t>Т</w:t>
      </w:r>
      <w:r w:rsidRPr="00803AB9">
        <w:rPr>
          <w:rStyle w:val="ac"/>
          <w:caps w:val="0"/>
        </w:rPr>
        <w:t>аборинского муниципального района</w:t>
      </w:r>
    </w:p>
    <w:p w:rsidR="005445F7" w:rsidRDefault="005445F7" w:rsidP="00803AB9">
      <w:pPr>
        <w:jc w:val="right"/>
        <w:rPr>
          <w:rStyle w:val="ac"/>
          <w:caps w:val="0"/>
        </w:rPr>
      </w:pPr>
      <w:r w:rsidRPr="00803AB9">
        <w:rPr>
          <w:rStyle w:val="ac"/>
          <w:caps w:val="0"/>
        </w:rPr>
        <w:t xml:space="preserve">от </w:t>
      </w:r>
      <w:r>
        <w:rPr>
          <w:rStyle w:val="ac"/>
          <w:caps w:val="0"/>
        </w:rPr>
        <w:t>11.01.2016г. № 13</w:t>
      </w:r>
    </w:p>
    <w:p w:rsidR="005445F7" w:rsidRDefault="005445F7" w:rsidP="00803AB9">
      <w:pPr>
        <w:jc w:val="right"/>
      </w:pPr>
    </w:p>
    <w:p w:rsidR="005445F7" w:rsidRPr="00320766" w:rsidRDefault="005445F7" w:rsidP="00024E01">
      <w:pPr>
        <w:jc w:val="center"/>
        <w:rPr>
          <w:b/>
          <w:bCs/>
        </w:rPr>
      </w:pPr>
      <w:r w:rsidRPr="00320766">
        <w:rPr>
          <w:b/>
          <w:bCs/>
        </w:rPr>
        <w:t xml:space="preserve">Инструкция пользователя </w:t>
      </w:r>
    </w:p>
    <w:p w:rsidR="005445F7" w:rsidRPr="00024E01" w:rsidRDefault="005445F7" w:rsidP="00024E01">
      <w:pPr>
        <w:tabs>
          <w:tab w:val="left" w:pos="3400"/>
          <w:tab w:val="left" w:pos="3700"/>
        </w:tabs>
        <w:jc w:val="center"/>
        <w:rPr>
          <w:b/>
          <w:bCs/>
        </w:rPr>
      </w:pPr>
      <w:r w:rsidRPr="00024E01">
        <w:rPr>
          <w:b/>
          <w:bCs/>
        </w:rPr>
        <w:t xml:space="preserve">информационных систем персональных данных </w:t>
      </w:r>
      <w:r w:rsidRPr="00024E01">
        <w:rPr>
          <w:b/>
          <w:bCs/>
        </w:rPr>
        <w:br/>
      </w:r>
      <w:r w:rsidRPr="00024E01">
        <w:rPr>
          <w:b/>
        </w:rPr>
        <w:t>Администрации Таборинского муниципального района</w:t>
      </w:r>
    </w:p>
    <w:p w:rsidR="005445F7" w:rsidRPr="0057799A" w:rsidRDefault="005445F7" w:rsidP="00DA167B">
      <w:pPr>
        <w:pStyle w:val="1"/>
      </w:pPr>
      <w:r w:rsidRPr="0057799A">
        <w:t>Общие положения</w:t>
      </w:r>
    </w:p>
    <w:p w:rsidR="005445F7" w:rsidRPr="00E73407" w:rsidRDefault="005445F7" w:rsidP="00710B36">
      <w:pPr>
        <w:pStyle w:val="2"/>
      </w:pPr>
      <w:r w:rsidRPr="00E73407">
        <w:t xml:space="preserve">Пользователем </w:t>
      </w:r>
      <w:r>
        <w:t>информационных систем персональных данных (далее </w:t>
      </w:r>
      <w:r w:rsidRPr="00E73407">
        <w:t xml:space="preserve">– Пользователь) является уполномоченный сотрудник </w:t>
      </w:r>
      <w:r w:rsidRPr="008D6EBB">
        <w:t>Администрации Таборинского муниципального района</w:t>
      </w:r>
      <w:r w:rsidRPr="00E73407">
        <w:t xml:space="preserve"> (далее</w:t>
      </w:r>
      <w:r>
        <w:t> </w:t>
      </w:r>
      <w:r w:rsidRPr="00E73407">
        <w:t xml:space="preserve">– </w:t>
      </w:r>
      <w:r w:rsidRPr="008D6EBB">
        <w:t>Администрация муниципального района</w:t>
      </w:r>
      <w:r w:rsidRPr="00E73407">
        <w:t>).</w:t>
      </w:r>
    </w:p>
    <w:p w:rsidR="005445F7" w:rsidRPr="00E73407" w:rsidRDefault="005445F7" w:rsidP="008F1504">
      <w:pPr>
        <w:pStyle w:val="2"/>
      </w:pPr>
      <w:r w:rsidRPr="00E73407">
        <w:t xml:space="preserve">Пользователь должен знать </w:t>
      </w:r>
      <w:r w:rsidRPr="008F1504">
        <w:t xml:space="preserve">нормы действующего законодательства Российской Федерации в сфере (области) обработки и обеспечения безопасности </w:t>
      </w:r>
      <w:r>
        <w:t>п</w:t>
      </w:r>
      <w:r w:rsidRPr="008F1504">
        <w:t>ерсональных данных</w:t>
      </w:r>
      <w:r>
        <w:t xml:space="preserve"> (далее - ПДн)</w:t>
      </w:r>
      <w:r w:rsidRPr="00E73407">
        <w:t xml:space="preserve">. </w:t>
      </w:r>
    </w:p>
    <w:p w:rsidR="005445F7" w:rsidRPr="00E73407" w:rsidRDefault="005445F7" w:rsidP="00710B36">
      <w:pPr>
        <w:pStyle w:val="2"/>
      </w:pPr>
      <w:r w:rsidRPr="00E73407">
        <w:t xml:space="preserve">В своей деятельности, связанной с обработкой </w:t>
      </w:r>
      <w:r>
        <w:t>ПДн</w:t>
      </w:r>
      <w:r w:rsidRPr="00E73407">
        <w:t xml:space="preserve">, Пользователь руководствуется </w:t>
      </w:r>
      <w:r w:rsidRPr="00505AAA">
        <w:t>Политикой в отношении обработки персональных данных в</w:t>
      </w:r>
      <w:r>
        <w:t xml:space="preserve"> </w:t>
      </w:r>
      <w:r w:rsidRPr="008D6EBB">
        <w:t>Администрации Таборинского муниципальн</w:t>
      </w:r>
      <w:bookmarkStart w:id="0" w:name="_GoBack"/>
      <w:bookmarkEnd w:id="0"/>
      <w:r w:rsidRPr="008D6EBB">
        <w:t>ого района</w:t>
      </w:r>
      <w:r>
        <w:t xml:space="preserve"> </w:t>
      </w:r>
      <w:r w:rsidRPr="00E73407">
        <w:t>и настоящей Инструкцией.</w:t>
      </w:r>
    </w:p>
    <w:p w:rsidR="005445F7" w:rsidRPr="00F426C3" w:rsidRDefault="005445F7" w:rsidP="00710B36">
      <w:pPr>
        <w:pStyle w:val="2"/>
      </w:pPr>
      <w:r w:rsidRPr="00F426C3">
        <w:t>Пользователи, участвующие в рамках своих функциональных обязанностей в процессах автоматизированной обработки информации и имеющие доступ к аппаратным средствам, программному обеспечению и обрабатываемой информации, несут персональную ответственность за свои действия.</w:t>
      </w:r>
    </w:p>
    <w:p w:rsidR="005445F7" w:rsidRPr="00F426C3" w:rsidRDefault="005445F7" w:rsidP="00B96B4D">
      <w:pPr>
        <w:pStyle w:val="1"/>
      </w:pPr>
      <w:r w:rsidRPr="00F426C3">
        <w:t>Обязанности и права пользователя информационных систем персональных данных</w:t>
      </w:r>
    </w:p>
    <w:p w:rsidR="005445F7" w:rsidRPr="00345D3E" w:rsidRDefault="005445F7" w:rsidP="00B96B4D">
      <w:pPr>
        <w:pStyle w:val="2"/>
      </w:pPr>
      <w:r w:rsidRPr="00345D3E">
        <w:t>Пользователь обязан:</w:t>
      </w:r>
    </w:p>
    <w:p w:rsidR="005445F7" w:rsidRPr="00E73407" w:rsidRDefault="005445F7" w:rsidP="00B96B4D">
      <w:pPr>
        <w:pStyle w:val="3"/>
      </w:pPr>
      <w:r w:rsidRPr="00E73407">
        <w:t xml:space="preserve">соблюдать требования </w:t>
      </w:r>
      <w:r w:rsidRPr="00505AAA">
        <w:t>Политик</w:t>
      </w:r>
      <w:r>
        <w:t>и</w:t>
      </w:r>
      <w:r w:rsidRPr="00505AAA">
        <w:t xml:space="preserve"> в отношении обработки персональных данных</w:t>
      </w:r>
      <w:r>
        <w:t xml:space="preserve"> в </w:t>
      </w:r>
      <w:r w:rsidRPr="008D6EBB">
        <w:t>Администрации Таборинского муниципального района</w:t>
      </w:r>
      <w:r w:rsidRPr="00E73407">
        <w:t xml:space="preserve"> и иных нормативных </w:t>
      </w:r>
      <w:r>
        <w:t xml:space="preserve">актов </w:t>
      </w:r>
      <w:r w:rsidRPr="008D6EBB">
        <w:t>Администрации муниципального района</w:t>
      </w:r>
      <w:r w:rsidRPr="00E73407">
        <w:t xml:space="preserve">, устанавливающих порядок работы с </w:t>
      </w:r>
      <w:r>
        <w:t>ПДн</w:t>
      </w:r>
      <w:r w:rsidRPr="00E73407">
        <w:t xml:space="preserve">; </w:t>
      </w:r>
    </w:p>
    <w:p w:rsidR="005445F7" w:rsidRPr="00E73407" w:rsidRDefault="005445F7" w:rsidP="00B96B4D">
      <w:pPr>
        <w:pStyle w:val="3"/>
      </w:pPr>
      <w:r w:rsidRPr="00E73407">
        <w:t xml:space="preserve">выполнять в </w:t>
      </w:r>
      <w:r>
        <w:t xml:space="preserve">информационных системах персональных данных (далее – </w:t>
      </w:r>
      <w:r w:rsidRPr="00E73407">
        <w:t>ИСПДн</w:t>
      </w:r>
      <w:r>
        <w:t>)</w:t>
      </w:r>
      <w:r w:rsidRPr="00E73407">
        <w:t xml:space="preserve"> только те процедуры, которые необходимы для исполнения его </w:t>
      </w:r>
      <w:r>
        <w:t>должностных</w:t>
      </w:r>
      <w:r w:rsidRPr="00E73407">
        <w:t xml:space="preserve"> обязанностей;</w:t>
      </w:r>
    </w:p>
    <w:p w:rsidR="005445F7" w:rsidRPr="00E73407" w:rsidRDefault="005445F7" w:rsidP="00B96B4D">
      <w:pPr>
        <w:pStyle w:val="3"/>
      </w:pPr>
      <w:r w:rsidRPr="00E73407">
        <w:t xml:space="preserve">использовать для выполнения </w:t>
      </w:r>
      <w:r>
        <w:t>должностных</w:t>
      </w:r>
      <w:r w:rsidRPr="00E73407">
        <w:t xml:space="preserve"> обязанностей только предоставленное ему автоматизированное рабочее место (</w:t>
      </w:r>
      <w:r>
        <w:t xml:space="preserve">далее – </w:t>
      </w:r>
      <w:r w:rsidRPr="00E73407">
        <w:t>АРМ) на базе персонального компьютера (автономной ПЭВМ);</w:t>
      </w:r>
    </w:p>
    <w:p w:rsidR="005445F7" w:rsidRPr="00E73407" w:rsidRDefault="005445F7" w:rsidP="00B96B4D">
      <w:pPr>
        <w:pStyle w:val="3"/>
      </w:pPr>
      <w:r w:rsidRPr="00E73407">
        <w:t xml:space="preserve">пользоваться только зарегистрированными в установленном порядке съемными (отчуждаемыми) </w:t>
      </w:r>
      <w:r>
        <w:t>машинными</w:t>
      </w:r>
      <w:r w:rsidRPr="00E73407">
        <w:t xml:space="preserve"> носителями информации; </w:t>
      </w:r>
    </w:p>
    <w:p w:rsidR="005445F7" w:rsidRPr="00E73407" w:rsidRDefault="005445F7" w:rsidP="00B96B4D">
      <w:pPr>
        <w:pStyle w:val="3"/>
      </w:pPr>
      <w:r w:rsidRPr="00E73407">
        <w:t>обеспечивать безопасное хранение вышеуказанных материальных носителей информации, исключающее несанкционированный доступ к ним;</w:t>
      </w:r>
    </w:p>
    <w:p w:rsidR="005445F7" w:rsidRPr="001B0AF2" w:rsidRDefault="005445F7" w:rsidP="00B96B4D">
      <w:pPr>
        <w:pStyle w:val="3"/>
      </w:pPr>
      <w:r w:rsidRPr="00E73407">
        <w:t xml:space="preserve">немедленно сообщать </w:t>
      </w:r>
      <w:r w:rsidRPr="008F6205">
        <w:t xml:space="preserve">руководителю структурного подразделения или ответственному за обеспечение безопасности </w:t>
      </w:r>
      <w:r>
        <w:t>ПДн в ИСПДн (далее </w:t>
      </w:r>
      <w:r w:rsidRPr="008F6205">
        <w:t>– Ответственный) о нештатных ситуациях, фактах и попытках несанкционированного доступа к обрабатываемой</w:t>
      </w:r>
      <w:r>
        <w:t xml:space="preserve"> </w:t>
      </w:r>
      <w:r w:rsidRPr="001B0AF2">
        <w:t>информации, о блокировании, исчезновении (искажении) защищаемой информации;</w:t>
      </w:r>
    </w:p>
    <w:p w:rsidR="005445F7" w:rsidRPr="00E73407" w:rsidRDefault="005445F7" w:rsidP="00B96B4D">
      <w:pPr>
        <w:pStyle w:val="3"/>
      </w:pPr>
      <w:r w:rsidRPr="00E73407">
        <w:t>перед началом обработки в ИСПДн файлов, хранящихся на съемных носителях информации, Пользователь должен осуществлять проверку файлов на наличие компьютерных вирусов. Антивирусный контроль на АРМ должен осуществляться Пользователем не реже одного раза в неделю;</w:t>
      </w:r>
    </w:p>
    <w:p w:rsidR="005445F7" w:rsidRPr="00E73407" w:rsidRDefault="005445F7" w:rsidP="00B96B4D">
      <w:pPr>
        <w:pStyle w:val="3"/>
      </w:pPr>
      <w:r w:rsidRPr="00E73407">
        <w:t>располагать экран монитора в помещении во время работы так, чтобы исключалась возможность ознакомления с отображаемой на них информацией посторонними лицами;</w:t>
      </w:r>
    </w:p>
    <w:p w:rsidR="005445F7" w:rsidRPr="00E73407" w:rsidRDefault="005445F7" w:rsidP="00B96B4D">
      <w:pPr>
        <w:pStyle w:val="3"/>
      </w:pPr>
      <w:r w:rsidRPr="00E73407">
        <w:t>соблюдать установленный режим разграничения доступа к информационным ресурсам: получать пароль, надежно его запоминать и хранить в тайне.</w:t>
      </w:r>
    </w:p>
    <w:p w:rsidR="005445F7" w:rsidRPr="00E73407" w:rsidRDefault="005445F7" w:rsidP="00B96B4D">
      <w:pPr>
        <w:pStyle w:val="2"/>
      </w:pPr>
      <w:r w:rsidRPr="00E73407">
        <w:t>Пользователям ИСПДн запрещается:</w:t>
      </w:r>
    </w:p>
    <w:p w:rsidR="005445F7" w:rsidRPr="00E73407" w:rsidRDefault="005445F7" w:rsidP="00B96B4D">
      <w:pPr>
        <w:pStyle w:val="3"/>
      </w:pPr>
      <w:r w:rsidRPr="00E73407">
        <w:t xml:space="preserve">записывать и хранить информацию, относящуюся к конфиденциальной информации или </w:t>
      </w:r>
      <w:r>
        <w:t>ПДн</w:t>
      </w:r>
      <w:r w:rsidRPr="00E73407">
        <w:t>, на неучтенных материальных носителях информации;</w:t>
      </w:r>
    </w:p>
    <w:p w:rsidR="005445F7" w:rsidRPr="00E73407" w:rsidRDefault="005445F7" w:rsidP="00B96B4D">
      <w:pPr>
        <w:pStyle w:val="3"/>
      </w:pPr>
      <w:r w:rsidRPr="00E73407">
        <w:t xml:space="preserve">оставлять во время работы материальные носители информации без присмотра, несанкционированно передавать материальные носители информации другим лицам и выносить их за пределы помещения, в котором производится обработка информации; </w:t>
      </w:r>
    </w:p>
    <w:p w:rsidR="005445F7" w:rsidRPr="00E73407" w:rsidRDefault="005445F7" w:rsidP="00B96B4D">
      <w:pPr>
        <w:pStyle w:val="3"/>
      </w:pPr>
      <w:r w:rsidRPr="00E73407">
        <w:t>отключать средства антивирусной защиты;</w:t>
      </w:r>
    </w:p>
    <w:p w:rsidR="005445F7" w:rsidRPr="00E73407" w:rsidRDefault="005445F7" w:rsidP="00B96B4D">
      <w:pPr>
        <w:pStyle w:val="3"/>
      </w:pPr>
      <w:r w:rsidRPr="00E73407">
        <w:t>отключать (блокировать) средства защиты информации;</w:t>
      </w:r>
    </w:p>
    <w:p w:rsidR="005445F7" w:rsidRPr="00E73407" w:rsidRDefault="005445F7" w:rsidP="00B96B4D">
      <w:pPr>
        <w:pStyle w:val="3"/>
      </w:pPr>
      <w:r w:rsidRPr="00E73407">
        <w:t xml:space="preserve">производить какие-либо изменения в электрических схемах, монтаже и размещении технических средств; </w:t>
      </w:r>
    </w:p>
    <w:p w:rsidR="005445F7" w:rsidRPr="00E73407" w:rsidRDefault="005445F7" w:rsidP="00B96B4D">
      <w:pPr>
        <w:pStyle w:val="3"/>
      </w:pPr>
      <w:r w:rsidRPr="00E73407">
        <w:t>самостоятельно устанавливать, тиражировать, или модифицировать программное обеспечение, изменять установленный алгоритм функционирования технических и программных средств;</w:t>
      </w:r>
    </w:p>
    <w:p w:rsidR="005445F7" w:rsidRPr="00E73407" w:rsidRDefault="005445F7" w:rsidP="00B96B4D">
      <w:pPr>
        <w:pStyle w:val="3"/>
      </w:pPr>
      <w:r w:rsidRPr="00E73407">
        <w:t xml:space="preserve">обрабатывать в ИСПДн информацию и выполнять другие работы, не предусмотренные перечнем прав пользователя по доступу к информационным ресурсам </w:t>
      </w:r>
      <w:r>
        <w:t>ИСПДн</w:t>
      </w:r>
      <w:r w:rsidRPr="00E73407">
        <w:t xml:space="preserve">; </w:t>
      </w:r>
    </w:p>
    <w:p w:rsidR="005445F7" w:rsidRPr="00E73407" w:rsidRDefault="005445F7" w:rsidP="00B96B4D">
      <w:pPr>
        <w:pStyle w:val="3"/>
      </w:pPr>
      <w:r w:rsidRPr="00E73407">
        <w:t>сообщать (или передавать) посторонним лицам личные атрибуты доступа к ресурсам в ИСПДн;</w:t>
      </w:r>
    </w:p>
    <w:p w:rsidR="005445F7" w:rsidRPr="00E73407" w:rsidRDefault="005445F7" w:rsidP="00B96B4D">
      <w:pPr>
        <w:pStyle w:val="3"/>
      </w:pPr>
      <w:r w:rsidRPr="00E73407">
        <w:t>работать в ИСПДн при обнаружении каких-либо неисправностей;</w:t>
      </w:r>
    </w:p>
    <w:p w:rsidR="005445F7" w:rsidRPr="00E73407" w:rsidRDefault="005445F7" w:rsidP="00B96B4D">
      <w:pPr>
        <w:pStyle w:val="3"/>
      </w:pPr>
      <w:r w:rsidRPr="00E73407">
        <w:t>хранить на учтенных носителях информации программы и данные, не относящиеся к рабочей информации;</w:t>
      </w:r>
    </w:p>
    <w:p w:rsidR="005445F7" w:rsidRPr="00E73407" w:rsidRDefault="005445F7" w:rsidP="00B96B4D">
      <w:pPr>
        <w:pStyle w:val="3"/>
      </w:pPr>
      <w:r w:rsidRPr="00E73407">
        <w:t>вводить в ИСПДн</w:t>
      </w:r>
      <w:r>
        <w:t>ПДн</w:t>
      </w:r>
      <w:r w:rsidRPr="00E73407">
        <w:t xml:space="preserve"> под диктовку или с микрофона;</w:t>
      </w:r>
    </w:p>
    <w:p w:rsidR="005445F7" w:rsidRPr="00E73407" w:rsidRDefault="005445F7" w:rsidP="00B96B4D">
      <w:pPr>
        <w:pStyle w:val="3"/>
      </w:pPr>
      <w:r w:rsidRPr="00E73407">
        <w:t xml:space="preserve">привлекать посторонних лиц для производства ремонта технических средств ИСПДн без согласования с </w:t>
      </w:r>
      <w:r w:rsidRPr="008F6205">
        <w:t>О</w:t>
      </w:r>
      <w:r>
        <w:t>тветственным</w:t>
      </w:r>
      <w:r w:rsidRPr="00E73407">
        <w:t>.</w:t>
      </w:r>
    </w:p>
    <w:p w:rsidR="005445F7" w:rsidRPr="004B7971" w:rsidRDefault="005445F7" w:rsidP="00B96B4D">
      <w:pPr>
        <w:pStyle w:val="2"/>
        <w:rPr>
          <w:bCs/>
        </w:rPr>
      </w:pPr>
      <w:r w:rsidRPr="004B7971">
        <w:t>Пользователь имеет право знакомиться с внутренними документами Администрации муниципального района, регламентирующими его обязанности по занимаемой должности.</w:t>
      </w:r>
    </w:p>
    <w:p w:rsidR="005445F7" w:rsidRPr="004B7971" w:rsidRDefault="005445F7" w:rsidP="00B96B4D">
      <w:pPr>
        <w:pStyle w:val="1"/>
      </w:pPr>
      <w:r w:rsidRPr="0057799A">
        <w:t>Организация парольной защиты при работе на объектах информатизации</w:t>
      </w:r>
    </w:p>
    <w:p w:rsidR="005445F7" w:rsidRPr="00E73407" w:rsidRDefault="005445F7" w:rsidP="00B96B4D">
      <w:pPr>
        <w:pStyle w:val="2"/>
      </w:pPr>
      <w:r w:rsidRPr="00E73407">
        <w:t xml:space="preserve">Пароли доступа к ИСПДн устанавливаются </w:t>
      </w:r>
      <w:r w:rsidRPr="008F6205">
        <w:t>О</w:t>
      </w:r>
      <w:r>
        <w:t>тветственным</w:t>
      </w:r>
      <w:r w:rsidRPr="00E73407">
        <w:t xml:space="preserve"> или Пользователем.</w:t>
      </w:r>
    </w:p>
    <w:p w:rsidR="005445F7" w:rsidRPr="00E73407" w:rsidRDefault="005445F7" w:rsidP="00B96B4D">
      <w:pPr>
        <w:pStyle w:val="2"/>
      </w:pPr>
      <w:r w:rsidRPr="00E73407">
        <w:t xml:space="preserve">При формировании пароля необходимо руководствоваться следующими требованиями: </w:t>
      </w:r>
    </w:p>
    <w:p w:rsidR="005445F7" w:rsidRPr="00E73407" w:rsidRDefault="005445F7" w:rsidP="00B96B4D">
      <w:pPr>
        <w:pStyle w:val="3"/>
      </w:pPr>
      <w:r w:rsidRPr="00E73407">
        <w:t>длина пароля должна быть не менее 8-и буквенно-цифровых символов;</w:t>
      </w:r>
    </w:p>
    <w:p w:rsidR="005445F7" w:rsidRPr="00E73407" w:rsidRDefault="005445F7" w:rsidP="00B96B4D">
      <w:pPr>
        <w:pStyle w:val="3"/>
      </w:pPr>
      <w:r w:rsidRPr="00E73407">
        <w:t xml:space="preserve">пароль не должен включать в себя легко вычисляемые сочетания символов (имена, фамилии, дни рождения и другие памятные даты, номера телефонов, автомобилей, адреса места жительства, наименования АРМ, общепринятые сокращения) и другие данные, которые могут быть подобраны злоумышленником путем анализа информации; </w:t>
      </w:r>
    </w:p>
    <w:p w:rsidR="005445F7" w:rsidRPr="00E73407" w:rsidRDefault="005445F7" w:rsidP="00B96B4D">
      <w:pPr>
        <w:pStyle w:val="3"/>
      </w:pPr>
      <w:r w:rsidRPr="00E73407">
        <w:t>запрещается использовать в качестве пароля один и тот же повторяющийся символ либо повторяющуюся комбинацию из нескольких символов;</w:t>
      </w:r>
    </w:p>
    <w:p w:rsidR="005445F7" w:rsidRPr="00E73407" w:rsidRDefault="005445F7" w:rsidP="00B96B4D">
      <w:pPr>
        <w:pStyle w:val="3"/>
      </w:pPr>
      <w:r w:rsidRPr="00E73407">
        <w:t xml:space="preserve">запрещается </w:t>
      </w:r>
      <w:r>
        <w:t xml:space="preserve">использовать </w:t>
      </w:r>
      <w:r w:rsidRPr="00E73407">
        <w:t xml:space="preserve">в качестве пароля комбинацию символов, набираемых в закономерном порядке на клавиатуре (например, 1234567 и т.п.); </w:t>
      </w:r>
    </w:p>
    <w:p w:rsidR="005445F7" w:rsidRPr="00E73407" w:rsidRDefault="005445F7" w:rsidP="00B96B4D">
      <w:pPr>
        <w:pStyle w:val="3"/>
      </w:pPr>
      <w:r w:rsidRPr="00E73407">
        <w:t xml:space="preserve">при смене пароля новое значение должно отличаться от предыдущего не менее чем в 4 позициях; </w:t>
      </w:r>
    </w:p>
    <w:p w:rsidR="005445F7" w:rsidRPr="00E73407" w:rsidRDefault="005445F7" w:rsidP="00B96B4D">
      <w:pPr>
        <w:pStyle w:val="3"/>
      </w:pPr>
      <w:r w:rsidRPr="00E73407">
        <w:t>в числе символов пароля, обязательно должны присутствовать буквы в верхнем и нижнем регистрах, а также цифры;</w:t>
      </w:r>
    </w:p>
    <w:p w:rsidR="005445F7" w:rsidRPr="00E73407" w:rsidRDefault="005445F7" w:rsidP="00B96B4D">
      <w:pPr>
        <w:pStyle w:val="3"/>
      </w:pPr>
      <w:r w:rsidRPr="00E73407">
        <w:t xml:space="preserve">запрещается использовать ранее использованные пароли. </w:t>
      </w:r>
    </w:p>
    <w:p w:rsidR="005445F7" w:rsidRPr="00E73407" w:rsidRDefault="005445F7" w:rsidP="00B96B4D">
      <w:pPr>
        <w:pStyle w:val="2"/>
      </w:pPr>
      <w:r w:rsidRPr="00E73407">
        <w:t>При организации парольной защиты запрещается:</w:t>
      </w:r>
    </w:p>
    <w:p w:rsidR="005445F7" w:rsidRPr="00E73407" w:rsidRDefault="005445F7" w:rsidP="00B96B4D">
      <w:pPr>
        <w:pStyle w:val="3"/>
      </w:pPr>
      <w:r w:rsidRPr="00E73407">
        <w:t>записывать свои пароли в очевидных местах, внутренности ящика стола, на мониторе ПЭВМ, на обратной стороне клавиатуры и т.д.;</w:t>
      </w:r>
    </w:p>
    <w:p w:rsidR="005445F7" w:rsidRPr="00E73407" w:rsidRDefault="005445F7" w:rsidP="00B96B4D">
      <w:pPr>
        <w:pStyle w:val="3"/>
      </w:pPr>
      <w:r w:rsidRPr="00E73407">
        <w:t>хранить пароли в записанном виде на отдельных листах бумаги;</w:t>
      </w:r>
    </w:p>
    <w:p w:rsidR="005445F7" w:rsidRPr="004B7971" w:rsidRDefault="005445F7" w:rsidP="00B96B4D">
      <w:pPr>
        <w:pStyle w:val="3"/>
        <w:rPr>
          <w:bCs/>
        </w:rPr>
      </w:pPr>
      <w:r w:rsidRPr="004B7971">
        <w:t xml:space="preserve">сообщать свои пароли посторонним лицам, а также сведения о применяемых средствах защиты от НСД. </w:t>
      </w:r>
    </w:p>
    <w:p w:rsidR="005445F7" w:rsidRPr="004B7971" w:rsidRDefault="005445F7" w:rsidP="00B96B4D">
      <w:pPr>
        <w:pStyle w:val="1"/>
      </w:pPr>
      <w:r w:rsidRPr="0057799A">
        <w:t>Порядок применения парольной защиты</w:t>
      </w:r>
    </w:p>
    <w:p w:rsidR="005445F7" w:rsidRPr="00345D3E" w:rsidRDefault="005445F7" w:rsidP="00B96B4D">
      <w:pPr>
        <w:pStyle w:val="2"/>
      </w:pPr>
      <w:r w:rsidRPr="00345D3E">
        <w:t>Плановую смену паролей на доступ в ИСПДн рекомендуется проводить один раз в месяц.</w:t>
      </w:r>
    </w:p>
    <w:p w:rsidR="005445F7" w:rsidRPr="00E73407" w:rsidRDefault="005445F7" w:rsidP="00B96B4D">
      <w:pPr>
        <w:pStyle w:val="2"/>
      </w:pPr>
      <w:r w:rsidRPr="00E73407">
        <w:t xml:space="preserve">Пользователь обязан незамедлительно сообщить </w:t>
      </w:r>
      <w:r w:rsidRPr="008F6205">
        <w:t>Ответственн</w:t>
      </w:r>
      <w:r>
        <w:t>ому</w:t>
      </w:r>
      <w:r w:rsidRPr="00E73407">
        <w:t xml:space="preserve"> факты утраты, компрометации ключевой, парольной и аутентифицирующей информации.</w:t>
      </w:r>
    </w:p>
    <w:p w:rsidR="005445F7" w:rsidRPr="00E73407" w:rsidRDefault="005445F7" w:rsidP="00B96B4D">
      <w:pPr>
        <w:pStyle w:val="2"/>
      </w:pPr>
      <w:r w:rsidRPr="00E73407">
        <w:t xml:space="preserve">Внеплановая смена личного пароля должна производиться в обязательном порядке в следующих случаях: </w:t>
      </w:r>
    </w:p>
    <w:p w:rsidR="005445F7" w:rsidRPr="00E73407" w:rsidRDefault="005445F7" w:rsidP="00B96B4D">
      <w:pPr>
        <w:pStyle w:val="3"/>
      </w:pPr>
      <w:r w:rsidRPr="00E73407">
        <w:t>компрометации (подозрении на компрометацию) пароля;</w:t>
      </w:r>
    </w:p>
    <w:p w:rsidR="005445F7" w:rsidRPr="00E73407" w:rsidRDefault="005445F7" w:rsidP="00B96B4D">
      <w:pPr>
        <w:pStyle w:val="3"/>
      </w:pPr>
      <w:r w:rsidRPr="00E73407">
        <w:t xml:space="preserve">в случае прекращения полномочий (увольнение, переход на другую работу внутри организации) Пользователя (в течение 24 часов после окончания последнего сеанса работы данного с ИСПДн); </w:t>
      </w:r>
    </w:p>
    <w:p w:rsidR="005445F7" w:rsidRPr="004B7971" w:rsidRDefault="005445F7" w:rsidP="00B96B4D">
      <w:pPr>
        <w:pStyle w:val="3"/>
        <w:rPr>
          <w:bCs/>
        </w:rPr>
      </w:pPr>
      <w:r w:rsidRPr="004B7971">
        <w:t xml:space="preserve">по инициативе Ответственного. </w:t>
      </w:r>
    </w:p>
    <w:p w:rsidR="005445F7" w:rsidRPr="004B7971" w:rsidRDefault="005445F7" w:rsidP="00B96B4D">
      <w:pPr>
        <w:pStyle w:val="1"/>
      </w:pPr>
      <w:r w:rsidRPr="0057799A">
        <w:t>Технология обработки персональных данных</w:t>
      </w:r>
    </w:p>
    <w:p w:rsidR="005445F7" w:rsidRPr="00345D3E" w:rsidRDefault="005445F7" w:rsidP="00B96B4D">
      <w:pPr>
        <w:pStyle w:val="2"/>
      </w:pPr>
      <w:r w:rsidRPr="00345D3E">
        <w:t xml:space="preserve">При первичном допуске к работе с ИСПДн Пользователь: </w:t>
      </w:r>
    </w:p>
    <w:p w:rsidR="005445F7" w:rsidRPr="00E73407" w:rsidRDefault="005445F7" w:rsidP="00B96B4D">
      <w:pPr>
        <w:pStyle w:val="3"/>
      </w:pPr>
      <w:r w:rsidRPr="00E73407">
        <w:t>проходит инструктаж по использованию ИСПДн;</w:t>
      </w:r>
    </w:p>
    <w:p w:rsidR="005445F7" w:rsidRPr="00E73407" w:rsidRDefault="005445F7" w:rsidP="006B0E3A">
      <w:pPr>
        <w:pStyle w:val="3"/>
      </w:pPr>
      <w:r w:rsidRPr="00E73407">
        <w:t xml:space="preserve">знакомится с требованиями </w:t>
      </w:r>
      <w:r w:rsidRPr="006B0E3A">
        <w:t xml:space="preserve">действующего законодательства Российской Федерации в сфере (области) обработки и обеспечения безопасности </w:t>
      </w:r>
      <w:r>
        <w:t>ПДн</w:t>
      </w:r>
      <w:r w:rsidRPr="00E73407">
        <w:t>;</w:t>
      </w:r>
    </w:p>
    <w:p w:rsidR="005445F7" w:rsidRPr="00E73407" w:rsidRDefault="005445F7" w:rsidP="00B96B4D">
      <w:pPr>
        <w:pStyle w:val="3"/>
      </w:pPr>
      <w:r w:rsidRPr="00E73407">
        <w:t xml:space="preserve">получает у </w:t>
      </w:r>
      <w:r>
        <w:t>Ответственного</w:t>
      </w:r>
      <w:r w:rsidRPr="00E73407">
        <w:t xml:space="preserve"> идентификатор и личный пароль для входа в ИСПДн.</w:t>
      </w:r>
    </w:p>
    <w:p w:rsidR="005445F7" w:rsidRPr="00E73407" w:rsidRDefault="005445F7" w:rsidP="00B96B4D">
      <w:pPr>
        <w:pStyle w:val="2"/>
      </w:pPr>
      <w:r w:rsidRPr="00E73407">
        <w:t>Перед началом работы Пользователь визуально проверяет целостность пломб, убеждается в отсутствии посторонних технических средств, включает необходимые средства вычислительной техники.</w:t>
      </w:r>
    </w:p>
    <w:p w:rsidR="005445F7" w:rsidRPr="00E73407" w:rsidRDefault="005445F7" w:rsidP="00B96B4D">
      <w:pPr>
        <w:pStyle w:val="2"/>
      </w:pPr>
      <w:r w:rsidRPr="00E73407">
        <w:t>Авторизацию в ИСПДн (ввод личного идентификатора и пароля) Пользователь осуществляет при отсутствии в помещении посторонних лиц.</w:t>
      </w:r>
    </w:p>
    <w:p w:rsidR="005445F7" w:rsidRPr="00E73407" w:rsidRDefault="005445F7" w:rsidP="00B96B4D">
      <w:pPr>
        <w:pStyle w:val="2"/>
      </w:pPr>
      <w:r w:rsidRPr="00E73407">
        <w:t xml:space="preserve">В процессе работы на АРМ ИСПДн Пользователь использует технические средства и установленное </w:t>
      </w:r>
      <w:r w:rsidRPr="008F6205">
        <w:t>Ответственны</w:t>
      </w:r>
      <w:r>
        <w:t>м</w:t>
      </w:r>
      <w:r w:rsidRPr="00E73407">
        <w:t xml:space="preserve"> программное обеспечение согласно Техническому паспорту ИСПДн.</w:t>
      </w:r>
    </w:p>
    <w:p w:rsidR="005445F7" w:rsidRPr="00E73407" w:rsidRDefault="005445F7" w:rsidP="00B96B4D">
      <w:pPr>
        <w:pStyle w:val="2"/>
      </w:pPr>
      <w:r w:rsidRPr="00E73407">
        <w:t xml:space="preserve">Копирование </w:t>
      </w:r>
      <w:r>
        <w:t>Пдн</w:t>
      </w:r>
      <w:r w:rsidRPr="00E73407">
        <w:t xml:space="preserve"> на электронные носители информации осуществляется только при наличии производственной необходимости и только на учтенные электронные носители информации.</w:t>
      </w:r>
    </w:p>
    <w:p w:rsidR="005445F7" w:rsidRPr="00E73407" w:rsidRDefault="005445F7" w:rsidP="00B96B4D">
      <w:pPr>
        <w:pStyle w:val="2"/>
        <w:rPr>
          <w:spacing w:val="-4"/>
        </w:rPr>
      </w:pPr>
      <w:r w:rsidRPr="00E73407">
        <w:rPr>
          <w:spacing w:val="-4"/>
        </w:rPr>
        <w:t xml:space="preserve">При необходимости создания на АРМ Пользователя дополнительных электронных документов, содержащих </w:t>
      </w:r>
      <w:r>
        <w:rPr>
          <w:spacing w:val="-4"/>
        </w:rPr>
        <w:t>ПДн</w:t>
      </w:r>
      <w:r w:rsidRPr="00E73407">
        <w:rPr>
          <w:spacing w:val="-4"/>
        </w:rPr>
        <w:t>, Пользователь создает и хранит такие документы в строго отведенном для этого месте.</w:t>
      </w:r>
    </w:p>
    <w:p w:rsidR="005445F7" w:rsidRPr="00E73407" w:rsidRDefault="005445F7" w:rsidP="00B96B4D">
      <w:pPr>
        <w:pStyle w:val="2"/>
      </w:pPr>
      <w:r w:rsidRPr="00E73407">
        <w:t xml:space="preserve">Печать документов, содержащих </w:t>
      </w:r>
      <w:r>
        <w:t>ПДн</w:t>
      </w:r>
      <w:r w:rsidRPr="00E73407">
        <w:t xml:space="preserve">, осуществляется только при наличии производственной необходимости на принтер, подключенный </w:t>
      </w:r>
      <w:r w:rsidRPr="008F6205">
        <w:t>Ответственны</w:t>
      </w:r>
      <w:r>
        <w:t>м</w:t>
      </w:r>
      <w:r w:rsidRPr="00E73407">
        <w:t xml:space="preserve"> к АРМ Пользователя. Все бумажные носители, не подлежащие учету по каким-либо техническим или иным причинам (сбой принтера при печати, обнаружение ошибок в документе после распечатки и т.д.) уничтожаются незамедлительно с применением уничтожителей бумаги. Распечатанные черновые бумажные варианты вновь создаваемых документов, содержащих </w:t>
      </w:r>
      <w:r>
        <w:t>ПДн</w:t>
      </w:r>
      <w:r w:rsidRPr="00E73407">
        <w:t>, уничтожаются с применением уничтожителей бумаги незамедлительно после подписания (утверждения) окончательного варианта документа.</w:t>
      </w:r>
    </w:p>
    <w:p w:rsidR="005445F7" w:rsidRPr="00E73407" w:rsidRDefault="005445F7" w:rsidP="00B96B4D">
      <w:pPr>
        <w:pStyle w:val="2"/>
      </w:pPr>
      <w:r w:rsidRPr="00E73407">
        <w:t xml:space="preserve">В случае возникновения необходимости временно покинуть рабочее помещение во время работы в ИСПДн, Пользователь обязан выключить компьютер, либо заблокировать его, для чего нужно нажать комбинацию клавиш &lt;Ctrl-Alt-Del&gt; и выбрать в диалоговом окне кнопку «Блокировать». Разблокирование компьютера производится набором пароля разблокировки, который был создан при настройке системы блокировки АРМ. При отсутствии в покидаемом помещении других служащих </w:t>
      </w:r>
      <w:r w:rsidRPr="004D3EA9">
        <w:t>Администрации муниципального района</w:t>
      </w:r>
      <w:r w:rsidRPr="00E73407">
        <w:t>, Пользователь обязан закрыть дверь помещения на ключ или другой используемый ограничитель доступа.</w:t>
      </w:r>
    </w:p>
    <w:p w:rsidR="005445F7" w:rsidRDefault="005445F7" w:rsidP="002A03C0">
      <w:pPr>
        <w:pStyle w:val="2"/>
      </w:pPr>
      <w:r w:rsidRPr="00E73407">
        <w:t>Покидая рабочее помещение в конце рабочего дня, Пользователь обязан выключить все необходимые средства вычислительной техники и закрыть дверь помещения на ключ.</w:t>
      </w:r>
    </w:p>
    <w:p w:rsidR="005445F7" w:rsidRDefault="005445F7" w:rsidP="00024E01">
      <w:pPr>
        <w:jc w:val="center"/>
        <w:rPr>
          <w:rFonts w:cs="Times New Roman CYR"/>
          <w:b/>
          <w:bCs/>
        </w:rPr>
        <w:sectPr w:rsidR="005445F7" w:rsidSect="00803AB9">
          <w:headerReference w:type="default" r:id="rId10"/>
          <w:type w:val="nextColumn"/>
          <w:pgSz w:w="11907" w:h="16839" w:code="9"/>
          <w:pgMar w:top="851" w:right="851" w:bottom="851" w:left="1418" w:header="709" w:footer="567" w:gutter="0"/>
          <w:pgNumType w:start="1"/>
          <w:cols w:space="720"/>
          <w:noEndnote/>
          <w:titlePg/>
          <w:docGrid w:linePitch="381"/>
        </w:sectPr>
      </w:pPr>
    </w:p>
    <w:p w:rsidR="005445F7" w:rsidRPr="002A2FE4" w:rsidRDefault="005445F7" w:rsidP="00024E01">
      <w:pPr>
        <w:jc w:val="center"/>
        <w:rPr>
          <w:b/>
          <w:bCs/>
        </w:rPr>
      </w:pPr>
      <w:r w:rsidRPr="00024E01">
        <w:rPr>
          <w:b/>
          <w:bCs/>
        </w:rPr>
        <w:t>ЛИСТ ОЗНАКОМЛЕНИЯ</w:t>
      </w:r>
      <w:r w:rsidRPr="00024E01">
        <w:rPr>
          <w:b/>
          <w:bCs/>
        </w:rPr>
        <w:br/>
        <w:t>с Инструкцией пользователя информационных систем персональных данных</w:t>
      </w:r>
      <w:r>
        <w:rPr>
          <w:b/>
          <w:bCs/>
        </w:rPr>
        <w:t xml:space="preserve"> </w:t>
      </w:r>
      <w:r w:rsidRPr="00803AB9">
        <w:rPr>
          <w:b/>
          <w:bCs/>
        </w:rPr>
        <w:t>Администрации Таборинского муниципального района</w:t>
      </w:r>
    </w:p>
    <w:p w:rsidR="005445F7" w:rsidRPr="002A2FE4" w:rsidRDefault="005445F7" w:rsidP="00024E01">
      <w:pPr>
        <w:jc w:val="center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3065"/>
        <w:gridCol w:w="2369"/>
        <w:gridCol w:w="1492"/>
        <w:gridCol w:w="1935"/>
      </w:tblGrid>
      <w:tr w:rsidR="005445F7" w:rsidRPr="004D7B91" w:rsidTr="00D85C42">
        <w:trPr>
          <w:tblHeader/>
        </w:trPr>
        <w:tc>
          <w:tcPr>
            <w:tcW w:w="504" w:type="pct"/>
          </w:tcPr>
          <w:p w:rsidR="005445F7" w:rsidRPr="004D7B91" w:rsidRDefault="005445F7" w:rsidP="004D7B91">
            <w:pPr>
              <w:jc w:val="center"/>
              <w:rPr>
                <w:b/>
                <w:sz w:val="22"/>
                <w:szCs w:val="22"/>
              </w:rPr>
            </w:pPr>
            <w:r w:rsidRPr="004D7B9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555" w:type="pct"/>
          </w:tcPr>
          <w:p w:rsidR="005445F7" w:rsidRPr="004D7B91" w:rsidRDefault="005445F7" w:rsidP="004D7B91">
            <w:pPr>
              <w:jc w:val="center"/>
              <w:rPr>
                <w:b/>
                <w:sz w:val="22"/>
                <w:szCs w:val="22"/>
              </w:rPr>
            </w:pPr>
            <w:r w:rsidRPr="004D7B91">
              <w:rPr>
                <w:b/>
                <w:sz w:val="22"/>
                <w:szCs w:val="22"/>
              </w:rPr>
              <w:t>Ф.И.О.</w:t>
            </w:r>
          </w:p>
        </w:tc>
        <w:tc>
          <w:tcPr>
            <w:tcW w:w="1202" w:type="pct"/>
          </w:tcPr>
          <w:p w:rsidR="005445F7" w:rsidRPr="004D7B91" w:rsidRDefault="005445F7" w:rsidP="004D7B91">
            <w:pPr>
              <w:jc w:val="center"/>
              <w:rPr>
                <w:b/>
                <w:sz w:val="22"/>
                <w:szCs w:val="22"/>
              </w:rPr>
            </w:pPr>
            <w:r w:rsidRPr="004D7B91">
              <w:rPr>
                <w:b/>
                <w:sz w:val="22"/>
                <w:szCs w:val="22"/>
              </w:rPr>
              <w:t>Должность</w:t>
            </w:r>
          </w:p>
        </w:tc>
        <w:tc>
          <w:tcPr>
            <w:tcW w:w="757" w:type="pct"/>
          </w:tcPr>
          <w:p w:rsidR="005445F7" w:rsidRPr="004D7B91" w:rsidRDefault="005445F7" w:rsidP="004D7B91">
            <w:pPr>
              <w:jc w:val="center"/>
              <w:rPr>
                <w:b/>
                <w:sz w:val="22"/>
                <w:szCs w:val="22"/>
              </w:rPr>
            </w:pPr>
            <w:r w:rsidRPr="004D7B91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982" w:type="pct"/>
          </w:tcPr>
          <w:p w:rsidR="005445F7" w:rsidRPr="004D7B91" w:rsidRDefault="005445F7" w:rsidP="004D7B91">
            <w:pPr>
              <w:jc w:val="center"/>
              <w:rPr>
                <w:b/>
                <w:sz w:val="22"/>
                <w:szCs w:val="22"/>
              </w:rPr>
            </w:pPr>
            <w:r w:rsidRPr="004D7B91">
              <w:rPr>
                <w:b/>
                <w:sz w:val="22"/>
                <w:szCs w:val="22"/>
              </w:rPr>
              <w:t>Подпись</w:t>
            </w: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5445F7" w:rsidRPr="004D7B91" w:rsidTr="00D85C42">
        <w:tc>
          <w:tcPr>
            <w:tcW w:w="504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5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0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7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82" w:type="pct"/>
          </w:tcPr>
          <w:p w:rsidR="005445F7" w:rsidRPr="004D7B91" w:rsidRDefault="005445F7" w:rsidP="007F051E">
            <w:pPr>
              <w:tabs>
                <w:tab w:val="left" w:pos="1418"/>
              </w:tabs>
              <w:rPr>
                <w:b/>
                <w:bCs/>
                <w:sz w:val="22"/>
                <w:szCs w:val="22"/>
                <w:lang w:val="en-US"/>
              </w:rPr>
            </w:pPr>
          </w:p>
        </w:tc>
      </w:tr>
    </w:tbl>
    <w:p w:rsidR="005445F7" w:rsidRPr="00024E01" w:rsidRDefault="005445F7" w:rsidP="007337A0"/>
    <w:sectPr w:rsidR="005445F7" w:rsidRPr="00024E01" w:rsidSect="00803AB9">
      <w:type w:val="nextColumn"/>
      <w:pgSz w:w="11907" w:h="16839" w:code="9"/>
      <w:pgMar w:top="851" w:right="851" w:bottom="851" w:left="1418" w:header="709" w:footer="567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5F7" w:rsidRDefault="005445F7" w:rsidP="00A27A53">
      <w:r>
        <w:separator/>
      </w:r>
    </w:p>
  </w:endnote>
  <w:endnote w:type="continuationSeparator" w:id="1">
    <w:p w:rsidR="005445F7" w:rsidRDefault="005445F7" w:rsidP="00A27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5F7" w:rsidRDefault="005445F7" w:rsidP="00A27A53">
      <w:r>
        <w:separator/>
      </w:r>
    </w:p>
  </w:footnote>
  <w:footnote w:type="continuationSeparator" w:id="1">
    <w:p w:rsidR="005445F7" w:rsidRDefault="005445F7" w:rsidP="00A27A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5F7" w:rsidRPr="00535CAC" w:rsidRDefault="005445F7">
    <w:pPr>
      <w:pStyle w:val="Header"/>
      <w:jc w:val="center"/>
      <w:rPr>
        <w:sz w:val="24"/>
      </w:rPr>
    </w:pPr>
    <w:r w:rsidRPr="00535CAC">
      <w:rPr>
        <w:sz w:val="24"/>
      </w:rPr>
      <w:fldChar w:fldCharType="begin"/>
    </w:r>
    <w:r w:rsidRPr="00535CAC">
      <w:rPr>
        <w:sz w:val="24"/>
      </w:rPr>
      <w:instrText>PAGE   \* MERGEFORMAT</w:instrText>
    </w:r>
    <w:r w:rsidRPr="00535CAC">
      <w:rPr>
        <w:sz w:val="24"/>
      </w:rPr>
      <w:fldChar w:fldCharType="separate"/>
    </w:r>
    <w:r>
      <w:rPr>
        <w:noProof/>
        <w:sz w:val="24"/>
      </w:rPr>
      <w:t>2</w:t>
    </w:r>
    <w:r w:rsidRPr="00535CAC">
      <w:rPr>
        <w:sz w:val="24"/>
      </w:rPr>
      <w:fldChar w:fldCharType="end"/>
    </w:r>
  </w:p>
  <w:p w:rsidR="005445F7" w:rsidRPr="00A27A53" w:rsidRDefault="005445F7">
    <w:pPr>
      <w:pStyle w:val="Header"/>
      <w:jc w:val="center"/>
      <w:rPr>
        <w:sz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5F7" w:rsidRPr="00A27A53" w:rsidRDefault="005445F7">
    <w:pPr>
      <w:pStyle w:val="Header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 PAGE   \* MERGEFORMAT </w:instrText>
    </w:r>
    <w:r>
      <w:rPr>
        <w:sz w:val="24"/>
      </w:rPr>
      <w:fldChar w:fldCharType="separate"/>
    </w:r>
    <w:r>
      <w:rPr>
        <w:noProof/>
        <w:sz w:val="24"/>
      </w:rPr>
      <w:t>6</w:t>
    </w:r>
    <w:r>
      <w:rPr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5F7" w:rsidRPr="00535CAC" w:rsidRDefault="005445F7">
    <w:pPr>
      <w:pStyle w:val="Header"/>
      <w:jc w:val="center"/>
      <w:rPr>
        <w:sz w:val="24"/>
      </w:rPr>
    </w:pPr>
    <w:r w:rsidRPr="00535CAC">
      <w:rPr>
        <w:sz w:val="24"/>
      </w:rPr>
      <w:fldChar w:fldCharType="begin"/>
    </w:r>
    <w:r w:rsidRPr="00535CAC">
      <w:rPr>
        <w:sz w:val="24"/>
      </w:rPr>
      <w:instrText>PAGE   \* MERGEFORMAT</w:instrText>
    </w:r>
    <w:r w:rsidRPr="00535CAC">
      <w:rPr>
        <w:sz w:val="24"/>
      </w:rPr>
      <w:fldChar w:fldCharType="separate"/>
    </w:r>
    <w:r>
      <w:rPr>
        <w:noProof/>
        <w:sz w:val="24"/>
      </w:rPr>
      <w:t>4</w:t>
    </w:r>
    <w:r w:rsidRPr="00535CAC">
      <w:rPr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2"/>
    <w:lvl w:ilvl="0">
      <w:start w:val="1"/>
      <w:numFmt w:val="decimal"/>
      <w:lvlText w:val="%1."/>
      <w:lvlJc w:val="left"/>
      <w:pPr>
        <w:tabs>
          <w:tab w:val="num" w:pos="284"/>
        </w:tabs>
        <w:ind w:left="644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-218"/>
        </w:tabs>
        <w:ind w:left="574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>
    <w:nsid w:val="0046379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29B2CDC"/>
    <w:multiLevelType w:val="multilevel"/>
    <w:tmpl w:val="44DE5A0A"/>
    <w:numStyleLink w:val="a"/>
  </w:abstractNum>
  <w:abstractNum w:abstractNumId="3">
    <w:nsid w:val="04BB2500"/>
    <w:multiLevelType w:val="multilevel"/>
    <w:tmpl w:val="690A0F88"/>
    <w:styleLink w:val="a0"/>
    <w:lvl w:ilvl="0">
      <w:start w:val="1"/>
      <w:numFmt w:val="none"/>
      <w:lvlText w:val="%1"/>
      <w:lvlJc w:val="center"/>
      <w:pPr>
        <w:ind w:left="113" w:hanging="113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13" w:hanging="113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13" w:hanging="11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13" w:hanging="113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113" w:hanging="113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113" w:hanging="11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13" w:hanging="113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13" w:hanging="113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13" w:hanging="113"/>
      </w:pPr>
      <w:rPr>
        <w:rFonts w:cs="Times New Roman" w:hint="default"/>
      </w:rPr>
    </w:lvl>
  </w:abstractNum>
  <w:abstractNum w:abstractNumId="4">
    <w:nsid w:val="05F94CCC"/>
    <w:multiLevelType w:val="multilevel"/>
    <w:tmpl w:val="A4D6288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5">
    <w:nsid w:val="0A836B1D"/>
    <w:multiLevelType w:val="multilevel"/>
    <w:tmpl w:val="44DE5A0A"/>
    <w:numStyleLink w:val="a"/>
  </w:abstractNum>
  <w:abstractNum w:abstractNumId="6">
    <w:nsid w:val="14C21B0B"/>
    <w:multiLevelType w:val="multilevel"/>
    <w:tmpl w:val="44DE5A0A"/>
    <w:numStyleLink w:val="a"/>
  </w:abstractNum>
  <w:abstractNum w:abstractNumId="7">
    <w:nsid w:val="18BF0B57"/>
    <w:multiLevelType w:val="multilevel"/>
    <w:tmpl w:val="41886EF8"/>
    <w:numStyleLink w:val="a1"/>
  </w:abstractNum>
  <w:abstractNum w:abstractNumId="8">
    <w:nsid w:val="1BE14A1E"/>
    <w:multiLevelType w:val="multilevel"/>
    <w:tmpl w:val="690A0F88"/>
    <w:numStyleLink w:val="a0"/>
  </w:abstractNum>
  <w:abstractNum w:abstractNumId="9">
    <w:nsid w:val="2BFF204A"/>
    <w:multiLevelType w:val="multilevel"/>
    <w:tmpl w:val="609E08B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A631A6C"/>
    <w:multiLevelType w:val="multilevel"/>
    <w:tmpl w:val="44DE5A0A"/>
    <w:styleLink w:val="a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suff w:val="nothing"/>
      <w:lvlText w:val="%1%2."/>
      <w:lvlJc w:val="left"/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40484055"/>
    <w:multiLevelType w:val="multilevel"/>
    <w:tmpl w:val="41886EF8"/>
    <w:styleLink w:val="a1"/>
    <w:lvl w:ilvl="0">
      <w:start w:val="1"/>
      <w:numFmt w:val="decimal"/>
      <w:pStyle w:val="1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276"/>
        </w:tabs>
        <w:ind w:firstLine="709"/>
      </w:pPr>
      <w:rPr>
        <w:rFonts w:cs="Times New Roman" w:hint="default"/>
        <w:u w:val="none"/>
      </w:rPr>
    </w:lvl>
    <w:lvl w:ilvl="2">
      <w:start w:val="1"/>
      <w:numFmt w:val="bullet"/>
      <w:pStyle w:val="3"/>
      <w:lvlText w:val=""/>
      <w:lvlJc w:val="left"/>
      <w:pPr>
        <w:tabs>
          <w:tab w:val="num" w:pos="1276"/>
        </w:tabs>
        <w:ind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cs="Times New Roman" w:hint="default"/>
      </w:rPr>
    </w:lvl>
  </w:abstractNum>
  <w:abstractNum w:abstractNumId="12">
    <w:nsid w:val="47677C19"/>
    <w:multiLevelType w:val="multilevel"/>
    <w:tmpl w:val="44DE5A0A"/>
    <w:numStyleLink w:val="a"/>
  </w:abstractNum>
  <w:abstractNum w:abstractNumId="13">
    <w:nsid w:val="4E625B1E"/>
    <w:multiLevelType w:val="hybridMultilevel"/>
    <w:tmpl w:val="461C1D30"/>
    <w:lvl w:ilvl="0" w:tplc="FE3CDF2C">
      <w:start w:val="1"/>
      <w:numFmt w:val="decimal"/>
      <w:pStyle w:val="a2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  <w:rPr>
        <w:rFonts w:cs="Times New Roman"/>
      </w:rPr>
    </w:lvl>
  </w:abstractNum>
  <w:abstractNum w:abstractNumId="14">
    <w:nsid w:val="4F7D2A7E"/>
    <w:multiLevelType w:val="hybridMultilevel"/>
    <w:tmpl w:val="0840C340"/>
    <w:lvl w:ilvl="0" w:tplc="4D0062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2F2AD6B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AEB68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B38FC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298528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0FA4E9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CDE725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7B00C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2651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07A164B"/>
    <w:multiLevelType w:val="multilevel"/>
    <w:tmpl w:val="690A0F88"/>
    <w:numStyleLink w:val="a0"/>
  </w:abstractNum>
  <w:abstractNum w:abstractNumId="16">
    <w:nsid w:val="584B09A2"/>
    <w:multiLevelType w:val="multilevel"/>
    <w:tmpl w:val="44DE5A0A"/>
    <w:numStyleLink w:val="a"/>
  </w:abstractNum>
  <w:abstractNum w:abstractNumId="17">
    <w:nsid w:val="62B161F6"/>
    <w:multiLevelType w:val="multilevel"/>
    <w:tmpl w:val="690A0F88"/>
    <w:numStyleLink w:val="a0"/>
  </w:abstractNum>
  <w:abstractNum w:abstractNumId="18">
    <w:nsid w:val="62EA6CD8"/>
    <w:multiLevelType w:val="multilevel"/>
    <w:tmpl w:val="690A0F88"/>
    <w:numStyleLink w:val="a0"/>
  </w:abstractNum>
  <w:abstractNum w:abstractNumId="19">
    <w:nsid w:val="650D710C"/>
    <w:multiLevelType w:val="multilevel"/>
    <w:tmpl w:val="44DE5A0A"/>
    <w:numStyleLink w:val="a"/>
  </w:abstractNum>
  <w:num w:numId="1">
    <w:abstractNumId w:val="11"/>
  </w:num>
  <w:num w:numId="2">
    <w:abstractNumId w:val="7"/>
  </w:num>
  <w:num w:numId="3">
    <w:abstractNumId w:val="4"/>
  </w:num>
  <w:num w:numId="4">
    <w:abstractNumId w:val="14"/>
  </w:num>
  <w:num w:numId="5">
    <w:abstractNumId w:val="16"/>
  </w:num>
  <w:num w:numId="6">
    <w:abstractNumId w:val="19"/>
  </w:num>
  <w:num w:numId="7">
    <w:abstractNumId w:val="10"/>
  </w:num>
  <w:num w:numId="8">
    <w:abstractNumId w:val="2"/>
  </w:num>
  <w:num w:numId="9">
    <w:abstractNumId w:val="5"/>
  </w:num>
  <w:num w:numId="10">
    <w:abstractNumId w:val="6"/>
  </w:num>
  <w:num w:numId="11">
    <w:abstractNumId w:val="12"/>
  </w:num>
  <w:num w:numId="12">
    <w:abstractNumId w:val="4"/>
    <w:lvlOverride w:ilvl="0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"/>
  </w:num>
  <w:num w:numId="18">
    <w:abstractNumId w:val="3"/>
  </w:num>
  <w:num w:numId="19">
    <w:abstractNumId w:val="8"/>
  </w:num>
  <w:num w:numId="20">
    <w:abstractNumId w:val="18"/>
  </w:num>
  <w:num w:numId="21">
    <w:abstractNumId w:val="15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5724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306D"/>
    <w:rsid w:val="00012B94"/>
    <w:rsid w:val="0002281E"/>
    <w:rsid w:val="00024889"/>
    <w:rsid w:val="00024E01"/>
    <w:rsid w:val="00025A39"/>
    <w:rsid w:val="00032A3D"/>
    <w:rsid w:val="00032C76"/>
    <w:rsid w:val="000362D0"/>
    <w:rsid w:val="00041911"/>
    <w:rsid w:val="0004197D"/>
    <w:rsid w:val="000468C9"/>
    <w:rsid w:val="00052404"/>
    <w:rsid w:val="000631DC"/>
    <w:rsid w:val="000639A2"/>
    <w:rsid w:val="00064217"/>
    <w:rsid w:val="00065BC5"/>
    <w:rsid w:val="000754CC"/>
    <w:rsid w:val="00076037"/>
    <w:rsid w:val="00076574"/>
    <w:rsid w:val="00081822"/>
    <w:rsid w:val="00082C4F"/>
    <w:rsid w:val="0008306E"/>
    <w:rsid w:val="00090A0E"/>
    <w:rsid w:val="000A21BF"/>
    <w:rsid w:val="000A5A14"/>
    <w:rsid w:val="000B7609"/>
    <w:rsid w:val="000C2EA5"/>
    <w:rsid w:val="000F5622"/>
    <w:rsid w:val="001009B8"/>
    <w:rsid w:val="001020D0"/>
    <w:rsid w:val="00102DD9"/>
    <w:rsid w:val="00106123"/>
    <w:rsid w:val="00106682"/>
    <w:rsid w:val="00111051"/>
    <w:rsid w:val="001175F2"/>
    <w:rsid w:val="00117CFD"/>
    <w:rsid w:val="001335A5"/>
    <w:rsid w:val="00142E6F"/>
    <w:rsid w:val="00144F11"/>
    <w:rsid w:val="001763F9"/>
    <w:rsid w:val="0018424F"/>
    <w:rsid w:val="00184848"/>
    <w:rsid w:val="00196724"/>
    <w:rsid w:val="001A2431"/>
    <w:rsid w:val="001B0AF2"/>
    <w:rsid w:val="001B65F2"/>
    <w:rsid w:val="001C013E"/>
    <w:rsid w:val="001E2F18"/>
    <w:rsid w:val="001E6441"/>
    <w:rsid w:val="001F48E1"/>
    <w:rsid w:val="001F56AA"/>
    <w:rsid w:val="0021237B"/>
    <w:rsid w:val="00212DC5"/>
    <w:rsid w:val="002151EE"/>
    <w:rsid w:val="00224419"/>
    <w:rsid w:val="00227F41"/>
    <w:rsid w:val="002370CD"/>
    <w:rsid w:val="002373DF"/>
    <w:rsid w:val="00237EBD"/>
    <w:rsid w:val="0025129F"/>
    <w:rsid w:val="0027264E"/>
    <w:rsid w:val="00274143"/>
    <w:rsid w:val="002876BA"/>
    <w:rsid w:val="002908FA"/>
    <w:rsid w:val="00291BCD"/>
    <w:rsid w:val="002947CB"/>
    <w:rsid w:val="00296C9E"/>
    <w:rsid w:val="002A03C0"/>
    <w:rsid w:val="002A2192"/>
    <w:rsid w:val="002A2BC6"/>
    <w:rsid w:val="002A2FE4"/>
    <w:rsid w:val="002A55CD"/>
    <w:rsid w:val="002B5937"/>
    <w:rsid w:val="002C2AA5"/>
    <w:rsid w:val="002C6878"/>
    <w:rsid w:val="002D75B4"/>
    <w:rsid w:val="002E345A"/>
    <w:rsid w:val="002E3D38"/>
    <w:rsid w:val="002E578F"/>
    <w:rsid w:val="002F6BCC"/>
    <w:rsid w:val="00304F46"/>
    <w:rsid w:val="00305330"/>
    <w:rsid w:val="00311802"/>
    <w:rsid w:val="00316999"/>
    <w:rsid w:val="0031796F"/>
    <w:rsid w:val="00320766"/>
    <w:rsid w:val="00320ADC"/>
    <w:rsid w:val="00321AF3"/>
    <w:rsid w:val="00324417"/>
    <w:rsid w:val="00326F8B"/>
    <w:rsid w:val="003371CA"/>
    <w:rsid w:val="0034052E"/>
    <w:rsid w:val="00340C46"/>
    <w:rsid w:val="00345D3E"/>
    <w:rsid w:val="00361C28"/>
    <w:rsid w:val="0036244F"/>
    <w:rsid w:val="003674BE"/>
    <w:rsid w:val="003732A7"/>
    <w:rsid w:val="00377933"/>
    <w:rsid w:val="00383399"/>
    <w:rsid w:val="00392D42"/>
    <w:rsid w:val="00396C46"/>
    <w:rsid w:val="003A1935"/>
    <w:rsid w:val="003B3E95"/>
    <w:rsid w:val="003D46F9"/>
    <w:rsid w:val="003D518E"/>
    <w:rsid w:val="003D6D75"/>
    <w:rsid w:val="003E4251"/>
    <w:rsid w:val="003E4C73"/>
    <w:rsid w:val="003F1DAA"/>
    <w:rsid w:val="003F4F29"/>
    <w:rsid w:val="00400566"/>
    <w:rsid w:val="00402673"/>
    <w:rsid w:val="00404F19"/>
    <w:rsid w:val="00410624"/>
    <w:rsid w:val="0041313F"/>
    <w:rsid w:val="00413FE5"/>
    <w:rsid w:val="00415CC3"/>
    <w:rsid w:val="00417F8B"/>
    <w:rsid w:val="0043091F"/>
    <w:rsid w:val="00431854"/>
    <w:rsid w:val="00431BD2"/>
    <w:rsid w:val="00434E9C"/>
    <w:rsid w:val="00437D83"/>
    <w:rsid w:val="00452041"/>
    <w:rsid w:val="004565D3"/>
    <w:rsid w:val="00461EDE"/>
    <w:rsid w:val="00466932"/>
    <w:rsid w:val="00467009"/>
    <w:rsid w:val="00474FAA"/>
    <w:rsid w:val="004850F5"/>
    <w:rsid w:val="00490096"/>
    <w:rsid w:val="00492E92"/>
    <w:rsid w:val="00496D34"/>
    <w:rsid w:val="004A79A5"/>
    <w:rsid w:val="004B239C"/>
    <w:rsid w:val="004B41E5"/>
    <w:rsid w:val="004B7971"/>
    <w:rsid w:val="004C0CA5"/>
    <w:rsid w:val="004C7A7C"/>
    <w:rsid w:val="004D138B"/>
    <w:rsid w:val="004D3EA9"/>
    <w:rsid w:val="004D7B91"/>
    <w:rsid w:val="004F5A7C"/>
    <w:rsid w:val="004F75AD"/>
    <w:rsid w:val="004F7CBC"/>
    <w:rsid w:val="00505AAA"/>
    <w:rsid w:val="00513777"/>
    <w:rsid w:val="00520FA6"/>
    <w:rsid w:val="0053127D"/>
    <w:rsid w:val="00534DA3"/>
    <w:rsid w:val="00535CAC"/>
    <w:rsid w:val="005369E0"/>
    <w:rsid w:val="005445F7"/>
    <w:rsid w:val="00553C30"/>
    <w:rsid w:val="005637B7"/>
    <w:rsid w:val="005667D3"/>
    <w:rsid w:val="00577301"/>
    <w:rsid w:val="0057799A"/>
    <w:rsid w:val="005949AA"/>
    <w:rsid w:val="00596443"/>
    <w:rsid w:val="005A6308"/>
    <w:rsid w:val="005B488D"/>
    <w:rsid w:val="005C2CA1"/>
    <w:rsid w:val="005C4C0E"/>
    <w:rsid w:val="005C4CB5"/>
    <w:rsid w:val="005C5AAF"/>
    <w:rsid w:val="005C5D36"/>
    <w:rsid w:val="005C6794"/>
    <w:rsid w:val="005D0A19"/>
    <w:rsid w:val="005D2D3E"/>
    <w:rsid w:val="005D3E35"/>
    <w:rsid w:val="005E231C"/>
    <w:rsid w:val="005F6B6C"/>
    <w:rsid w:val="006009EC"/>
    <w:rsid w:val="00603E39"/>
    <w:rsid w:val="006065A0"/>
    <w:rsid w:val="006067E8"/>
    <w:rsid w:val="00607A4C"/>
    <w:rsid w:val="00613C1A"/>
    <w:rsid w:val="00624F84"/>
    <w:rsid w:val="00626AB9"/>
    <w:rsid w:val="0062716A"/>
    <w:rsid w:val="006349FE"/>
    <w:rsid w:val="006402CA"/>
    <w:rsid w:val="00642158"/>
    <w:rsid w:val="00642ED7"/>
    <w:rsid w:val="00646243"/>
    <w:rsid w:val="00650B21"/>
    <w:rsid w:val="00651F3C"/>
    <w:rsid w:val="00656E78"/>
    <w:rsid w:val="00657E69"/>
    <w:rsid w:val="00661EF5"/>
    <w:rsid w:val="00662C91"/>
    <w:rsid w:val="00662FCF"/>
    <w:rsid w:val="006709DB"/>
    <w:rsid w:val="00672680"/>
    <w:rsid w:val="00673C3F"/>
    <w:rsid w:val="006816E4"/>
    <w:rsid w:val="00695727"/>
    <w:rsid w:val="00697039"/>
    <w:rsid w:val="006974AE"/>
    <w:rsid w:val="006A3EBB"/>
    <w:rsid w:val="006B0E3A"/>
    <w:rsid w:val="006C210E"/>
    <w:rsid w:val="006C2361"/>
    <w:rsid w:val="006C4F2C"/>
    <w:rsid w:val="006C5372"/>
    <w:rsid w:val="006D013D"/>
    <w:rsid w:val="006D6EE6"/>
    <w:rsid w:val="006F1177"/>
    <w:rsid w:val="006F49DE"/>
    <w:rsid w:val="00710B36"/>
    <w:rsid w:val="00713B5A"/>
    <w:rsid w:val="00722CCA"/>
    <w:rsid w:val="007335C4"/>
    <w:rsid w:val="007337A0"/>
    <w:rsid w:val="00735AA6"/>
    <w:rsid w:val="00743F57"/>
    <w:rsid w:val="00745934"/>
    <w:rsid w:val="007544BA"/>
    <w:rsid w:val="00755BCF"/>
    <w:rsid w:val="0075693B"/>
    <w:rsid w:val="00761B6B"/>
    <w:rsid w:val="00766E6E"/>
    <w:rsid w:val="0077504F"/>
    <w:rsid w:val="00781DAE"/>
    <w:rsid w:val="007850D8"/>
    <w:rsid w:val="0079012A"/>
    <w:rsid w:val="00790282"/>
    <w:rsid w:val="00792F93"/>
    <w:rsid w:val="007936EB"/>
    <w:rsid w:val="00796BE6"/>
    <w:rsid w:val="007A606F"/>
    <w:rsid w:val="007A6625"/>
    <w:rsid w:val="007B4734"/>
    <w:rsid w:val="007C24CB"/>
    <w:rsid w:val="007C4B68"/>
    <w:rsid w:val="007D2408"/>
    <w:rsid w:val="007E550E"/>
    <w:rsid w:val="007F051E"/>
    <w:rsid w:val="007F11B6"/>
    <w:rsid w:val="007F5AA5"/>
    <w:rsid w:val="00803AB9"/>
    <w:rsid w:val="00803AD1"/>
    <w:rsid w:val="00806551"/>
    <w:rsid w:val="00811AF8"/>
    <w:rsid w:val="008137DC"/>
    <w:rsid w:val="008164D2"/>
    <w:rsid w:val="00820D60"/>
    <w:rsid w:val="0082642F"/>
    <w:rsid w:val="00834BE9"/>
    <w:rsid w:val="0083624D"/>
    <w:rsid w:val="008629B1"/>
    <w:rsid w:val="0086773C"/>
    <w:rsid w:val="008709B4"/>
    <w:rsid w:val="0087187B"/>
    <w:rsid w:val="00871C7E"/>
    <w:rsid w:val="008821C1"/>
    <w:rsid w:val="00883011"/>
    <w:rsid w:val="00883F2A"/>
    <w:rsid w:val="0088561D"/>
    <w:rsid w:val="00891065"/>
    <w:rsid w:val="00892481"/>
    <w:rsid w:val="008A0C8C"/>
    <w:rsid w:val="008A223E"/>
    <w:rsid w:val="008B00C1"/>
    <w:rsid w:val="008C2823"/>
    <w:rsid w:val="008D3932"/>
    <w:rsid w:val="008D6EBB"/>
    <w:rsid w:val="008E35CF"/>
    <w:rsid w:val="008E463B"/>
    <w:rsid w:val="008E7462"/>
    <w:rsid w:val="008F1504"/>
    <w:rsid w:val="008F6205"/>
    <w:rsid w:val="009025DE"/>
    <w:rsid w:val="00903046"/>
    <w:rsid w:val="00913774"/>
    <w:rsid w:val="00915963"/>
    <w:rsid w:val="009224E1"/>
    <w:rsid w:val="009278F7"/>
    <w:rsid w:val="00927C2E"/>
    <w:rsid w:val="009355AD"/>
    <w:rsid w:val="009423DE"/>
    <w:rsid w:val="00950698"/>
    <w:rsid w:val="0096110F"/>
    <w:rsid w:val="00962112"/>
    <w:rsid w:val="00964450"/>
    <w:rsid w:val="0098200E"/>
    <w:rsid w:val="0099306D"/>
    <w:rsid w:val="009B1E38"/>
    <w:rsid w:val="009B6BF2"/>
    <w:rsid w:val="009C35BB"/>
    <w:rsid w:val="009D32A3"/>
    <w:rsid w:val="009D557D"/>
    <w:rsid w:val="009D65D4"/>
    <w:rsid w:val="009E0C1B"/>
    <w:rsid w:val="009E58DC"/>
    <w:rsid w:val="009E59A6"/>
    <w:rsid w:val="009E609A"/>
    <w:rsid w:val="009F58D8"/>
    <w:rsid w:val="00A03C81"/>
    <w:rsid w:val="00A13287"/>
    <w:rsid w:val="00A15030"/>
    <w:rsid w:val="00A20AE0"/>
    <w:rsid w:val="00A21349"/>
    <w:rsid w:val="00A21D4E"/>
    <w:rsid w:val="00A2573F"/>
    <w:rsid w:val="00A27377"/>
    <w:rsid w:val="00A27A53"/>
    <w:rsid w:val="00A352FC"/>
    <w:rsid w:val="00A44158"/>
    <w:rsid w:val="00A445F6"/>
    <w:rsid w:val="00A45CA3"/>
    <w:rsid w:val="00A55733"/>
    <w:rsid w:val="00A6546A"/>
    <w:rsid w:val="00A673F4"/>
    <w:rsid w:val="00A7608F"/>
    <w:rsid w:val="00A77DAE"/>
    <w:rsid w:val="00A80496"/>
    <w:rsid w:val="00A838E8"/>
    <w:rsid w:val="00A86CF5"/>
    <w:rsid w:val="00A92169"/>
    <w:rsid w:val="00A9481B"/>
    <w:rsid w:val="00A95B27"/>
    <w:rsid w:val="00A96F97"/>
    <w:rsid w:val="00AA1E27"/>
    <w:rsid w:val="00AA3EE8"/>
    <w:rsid w:val="00AA5A7C"/>
    <w:rsid w:val="00AB48CB"/>
    <w:rsid w:val="00AC3285"/>
    <w:rsid w:val="00AC60D6"/>
    <w:rsid w:val="00AC7921"/>
    <w:rsid w:val="00AC7C1C"/>
    <w:rsid w:val="00AD2E92"/>
    <w:rsid w:val="00AD7019"/>
    <w:rsid w:val="00AE4AC9"/>
    <w:rsid w:val="00AF3CA2"/>
    <w:rsid w:val="00B03B2E"/>
    <w:rsid w:val="00B063E7"/>
    <w:rsid w:val="00B132DD"/>
    <w:rsid w:val="00B20C72"/>
    <w:rsid w:val="00B27153"/>
    <w:rsid w:val="00B328BD"/>
    <w:rsid w:val="00B37A4D"/>
    <w:rsid w:val="00B541AE"/>
    <w:rsid w:val="00B62BF9"/>
    <w:rsid w:val="00B72E90"/>
    <w:rsid w:val="00B73295"/>
    <w:rsid w:val="00B73436"/>
    <w:rsid w:val="00B73FCE"/>
    <w:rsid w:val="00B7476C"/>
    <w:rsid w:val="00B7617D"/>
    <w:rsid w:val="00B81AD3"/>
    <w:rsid w:val="00B81FAF"/>
    <w:rsid w:val="00B83565"/>
    <w:rsid w:val="00B84A82"/>
    <w:rsid w:val="00B909C7"/>
    <w:rsid w:val="00B96B4D"/>
    <w:rsid w:val="00BA0262"/>
    <w:rsid w:val="00BA22BC"/>
    <w:rsid w:val="00BB2D7C"/>
    <w:rsid w:val="00BC5DAC"/>
    <w:rsid w:val="00BC7531"/>
    <w:rsid w:val="00BC784E"/>
    <w:rsid w:val="00BD2DD5"/>
    <w:rsid w:val="00BD5B4D"/>
    <w:rsid w:val="00BD60C5"/>
    <w:rsid w:val="00BE1669"/>
    <w:rsid w:val="00BE1B58"/>
    <w:rsid w:val="00BE5F09"/>
    <w:rsid w:val="00BE63AF"/>
    <w:rsid w:val="00BF40F6"/>
    <w:rsid w:val="00C11BE8"/>
    <w:rsid w:val="00C20254"/>
    <w:rsid w:val="00C22403"/>
    <w:rsid w:val="00C23F50"/>
    <w:rsid w:val="00C40B2E"/>
    <w:rsid w:val="00C4522B"/>
    <w:rsid w:val="00C52142"/>
    <w:rsid w:val="00C548E5"/>
    <w:rsid w:val="00C6241F"/>
    <w:rsid w:val="00C62F3A"/>
    <w:rsid w:val="00C846FE"/>
    <w:rsid w:val="00C86EFD"/>
    <w:rsid w:val="00C871D2"/>
    <w:rsid w:val="00C87D78"/>
    <w:rsid w:val="00CA01BE"/>
    <w:rsid w:val="00CA1DDD"/>
    <w:rsid w:val="00CA6590"/>
    <w:rsid w:val="00CA7B58"/>
    <w:rsid w:val="00CB7FB4"/>
    <w:rsid w:val="00CC3042"/>
    <w:rsid w:val="00CC47CE"/>
    <w:rsid w:val="00CC517A"/>
    <w:rsid w:val="00CC615A"/>
    <w:rsid w:val="00CC6AD1"/>
    <w:rsid w:val="00CD10E3"/>
    <w:rsid w:val="00CD2E08"/>
    <w:rsid w:val="00CD38F8"/>
    <w:rsid w:val="00CD5A5A"/>
    <w:rsid w:val="00CE5F83"/>
    <w:rsid w:val="00CE69BD"/>
    <w:rsid w:val="00CE764B"/>
    <w:rsid w:val="00CF78DF"/>
    <w:rsid w:val="00D01EA4"/>
    <w:rsid w:val="00D0224B"/>
    <w:rsid w:val="00D02ED8"/>
    <w:rsid w:val="00D102E1"/>
    <w:rsid w:val="00D1106A"/>
    <w:rsid w:val="00D11B87"/>
    <w:rsid w:val="00D1215C"/>
    <w:rsid w:val="00D12926"/>
    <w:rsid w:val="00D16E88"/>
    <w:rsid w:val="00D203CA"/>
    <w:rsid w:val="00D24A6B"/>
    <w:rsid w:val="00D25EBF"/>
    <w:rsid w:val="00D41FBD"/>
    <w:rsid w:val="00D423BF"/>
    <w:rsid w:val="00D47537"/>
    <w:rsid w:val="00D50377"/>
    <w:rsid w:val="00D521C4"/>
    <w:rsid w:val="00D60BD4"/>
    <w:rsid w:val="00D6141F"/>
    <w:rsid w:val="00D67D2D"/>
    <w:rsid w:val="00D72F2D"/>
    <w:rsid w:val="00D75DFC"/>
    <w:rsid w:val="00D842CE"/>
    <w:rsid w:val="00D85C42"/>
    <w:rsid w:val="00D87E35"/>
    <w:rsid w:val="00D932A3"/>
    <w:rsid w:val="00DA167B"/>
    <w:rsid w:val="00DA215A"/>
    <w:rsid w:val="00DA3A2E"/>
    <w:rsid w:val="00DA4A62"/>
    <w:rsid w:val="00DB329E"/>
    <w:rsid w:val="00DB5713"/>
    <w:rsid w:val="00DD618C"/>
    <w:rsid w:val="00DE4B33"/>
    <w:rsid w:val="00DF11C0"/>
    <w:rsid w:val="00E0621F"/>
    <w:rsid w:val="00E15647"/>
    <w:rsid w:val="00E2194A"/>
    <w:rsid w:val="00E24D76"/>
    <w:rsid w:val="00E32392"/>
    <w:rsid w:val="00E336EC"/>
    <w:rsid w:val="00E440F7"/>
    <w:rsid w:val="00E61CD7"/>
    <w:rsid w:val="00E632B0"/>
    <w:rsid w:val="00E66309"/>
    <w:rsid w:val="00E70F2B"/>
    <w:rsid w:val="00E73407"/>
    <w:rsid w:val="00E82056"/>
    <w:rsid w:val="00E84BF9"/>
    <w:rsid w:val="00E91025"/>
    <w:rsid w:val="00E96E34"/>
    <w:rsid w:val="00EA0E36"/>
    <w:rsid w:val="00EA1233"/>
    <w:rsid w:val="00EA126B"/>
    <w:rsid w:val="00EA2CF8"/>
    <w:rsid w:val="00EA3362"/>
    <w:rsid w:val="00EB01A4"/>
    <w:rsid w:val="00EC4D9E"/>
    <w:rsid w:val="00EC5B69"/>
    <w:rsid w:val="00EC743E"/>
    <w:rsid w:val="00ED1BD4"/>
    <w:rsid w:val="00ED36C8"/>
    <w:rsid w:val="00ED48F4"/>
    <w:rsid w:val="00EE3997"/>
    <w:rsid w:val="00EF5589"/>
    <w:rsid w:val="00F02B1F"/>
    <w:rsid w:val="00F045B0"/>
    <w:rsid w:val="00F17779"/>
    <w:rsid w:val="00F322A9"/>
    <w:rsid w:val="00F426C3"/>
    <w:rsid w:val="00F53DA2"/>
    <w:rsid w:val="00F54559"/>
    <w:rsid w:val="00F557FA"/>
    <w:rsid w:val="00F625CC"/>
    <w:rsid w:val="00F62E8E"/>
    <w:rsid w:val="00F70104"/>
    <w:rsid w:val="00F71306"/>
    <w:rsid w:val="00F7786B"/>
    <w:rsid w:val="00F82086"/>
    <w:rsid w:val="00F821DB"/>
    <w:rsid w:val="00F82415"/>
    <w:rsid w:val="00F85CD8"/>
    <w:rsid w:val="00F8798C"/>
    <w:rsid w:val="00F909AC"/>
    <w:rsid w:val="00F938AA"/>
    <w:rsid w:val="00F93998"/>
    <w:rsid w:val="00FA40B6"/>
    <w:rsid w:val="00FB3A4A"/>
    <w:rsid w:val="00FB7EED"/>
    <w:rsid w:val="00FC1730"/>
    <w:rsid w:val="00FC184C"/>
    <w:rsid w:val="00FC704D"/>
    <w:rsid w:val="00FD37CA"/>
    <w:rsid w:val="00FD5DDF"/>
    <w:rsid w:val="00FD6CAA"/>
    <w:rsid w:val="00FE2ADE"/>
    <w:rsid w:val="00FE697C"/>
    <w:rsid w:val="00FF03B8"/>
    <w:rsid w:val="00FF3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009"/>
    <w:pPr>
      <w:jc w:val="both"/>
    </w:pPr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41313F"/>
    <w:pPr>
      <w:widowControl w:val="0"/>
      <w:autoSpaceDE w:val="0"/>
      <w:autoSpaceDN w:val="0"/>
      <w:adjustRightInd w:val="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1313F"/>
    <w:rPr>
      <w:rFonts w:ascii="Cambria" w:hAnsi="Cambria"/>
      <w:b/>
      <w:kern w:val="32"/>
      <w:sz w:val="32"/>
    </w:rPr>
  </w:style>
  <w:style w:type="paragraph" w:styleId="ListParagraph">
    <w:name w:val="List Paragraph"/>
    <w:basedOn w:val="Normal"/>
    <w:uiPriority w:val="99"/>
    <w:qFormat/>
    <w:rsid w:val="004131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1313F"/>
    <w:pPr>
      <w:tabs>
        <w:tab w:val="center" w:pos="4677"/>
        <w:tab w:val="right" w:pos="9355"/>
      </w:tabs>
    </w:pPr>
    <w:rPr>
      <w:sz w:val="20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1313F"/>
    <w:rPr>
      <w:sz w:val="24"/>
    </w:rPr>
  </w:style>
  <w:style w:type="paragraph" w:styleId="Footer">
    <w:name w:val="footer"/>
    <w:basedOn w:val="Normal"/>
    <w:link w:val="FooterChar"/>
    <w:uiPriority w:val="99"/>
    <w:rsid w:val="0041313F"/>
    <w:pPr>
      <w:tabs>
        <w:tab w:val="center" w:pos="4677"/>
        <w:tab w:val="right" w:pos="9355"/>
      </w:tabs>
    </w:pPr>
    <w:rPr>
      <w:sz w:val="20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1313F"/>
    <w:rPr>
      <w:sz w:val="24"/>
    </w:rPr>
  </w:style>
  <w:style w:type="character" w:styleId="CommentReference">
    <w:name w:val="annotation reference"/>
    <w:basedOn w:val="DefaultParagraphFont"/>
    <w:uiPriority w:val="99"/>
    <w:rsid w:val="0041313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131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1313F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13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1313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131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313F"/>
    <w:rPr>
      <w:rFonts w:ascii="Tahoma" w:hAnsi="Tahoma" w:cs="Tahoma"/>
      <w:sz w:val="16"/>
      <w:szCs w:val="16"/>
    </w:rPr>
  </w:style>
  <w:style w:type="paragraph" w:styleId="TOC2">
    <w:name w:val="toc 2"/>
    <w:basedOn w:val="a2"/>
    <w:next w:val="Normal"/>
    <w:autoRedefine/>
    <w:uiPriority w:val="99"/>
    <w:locked/>
    <w:rsid w:val="00291BCD"/>
  </w:style>
  <w:style w:type="paragraph" w:styleId="Revision">
    <w:name w:val="Revision"/>
    <w:hidden/>
    <w:uiPriority w:val="99"/>
    <w:semiHidden/>
    <w:rsid w:val="00AD2E92"/>
    <w:pPr>
      <w:spacing w:line="276" w:lineRule="auto"/>
      <w:jc w:val="both"/>
    </w:pPr>
  </w:style>
  <w:style w:type="table" w:customStyle="1" w:styleId="10">
    <w:name w:val="Сетка таблицы1"/>
    <w:uiPriority w:val="99"/>
    <w:rsid w:val="000C2EA5"/>
    <w:rPr>
      <w:sz w:val="20"/>
      <w:szCs w:val="1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locked/>
    <w:rsid w:val="00A21349"/>
    <w:rPr>
      <w:sz w:val="20"/>
      <w:szCs w:val="16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Написание специального слова"/>
    <w:basedOn w:val="Normal"/>
    <w:link w:val="a4"/>
    <w:uiPriority w:val="99"/>
    <w:rsid w:val="0041313F"/>
    <w:pPr>
      <w:widowControl w:val="0"/>
      <w:autoSpaceDE w:val="0"/>
      <w:autoSpaceDN w:val="0"/>
      <w:adjustRightInd w:val="0"/>
      <w:jc w:val="left"/>
    </w:pPr>
    <w:rPr>
      <w:rFonts w:cs="Times New Roman CYR"/>
      <w:spacing w:val="60"/>
    </w:rPr>
  </w:style>
  <w:style w:type="table" w:customStyle="1" w:styleId="a5">
    <w:name w:val="Название документа"/>
    <w:uiPriority w:val="99"/>
    <w:rsid w:val="000362D0"/>
    <w:rPr>
      <w:sz w:val="20"/>
      <w:szCs w:val="16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писание специального слова Знак"/>
    <w:basedOn w:val="DefaultParagraphFont"/>
    <w:link w:val="a3"/>
    <w:uiPriority w:val="99"/>
    <w:locked/>
    <w:rsid w:val="0041313F"/>
    <w:rPr>
      <w:rFonts w:cs="Times New Roman CYR"/>
      <w:spacing w:val="60"/>
      <w:sz w:val="28"/>
    </w:rPr>
  </w:style>
  <w:style w:type="paragraph" w:customStyle="1" w:styleId="1">
    <w:name w:val="Большой список уровень 1"/>
    <w:basedOn w:val="Normal"/>
    <w:next w:val="Normal"/>
    <w:uiPriority w:val="99"/>
    <w:rsid w:val="00413FE5"/>
    <w:pPr>
      <w:keepNext/>
      <w:numPr>
        <w:numId w:val="2"/>
      </w:numPr>
      <w:spacing w:before="360"/>
      <w:ind w:right="709"/>
      <w:jc w:val="center"/>
    </w:pPr>
    <w:rPr>
      <w:b/>
      <w:bCs/>
      <w:caps/>
    </w:rPr>
  </w:style>
  <w:style w:type="paragraph" w:customStyle="1" w:styleId="2">
    <w:name w:val="Большой список уровень 2"/>
    <w:basedOn w:val="Normal"/>
    <w:uiPriority w:val="99"/>
    <w:rsid w:val="0041313F"/>
    <w:pPr>
      <w:numPr>
        <w:ilvl w:val="1"/>
        <w:numId w:val="2"/>
      </w:numPr>
    </w:pPr>
    <w:rPr>
      <w:lang w:eastAsia="en-US"/>
    </w:rPr>
  </w:style>
  <w:style w:type="paragraph" w:customStyle="1" w:styleId="3">
    <w:name w:val="Большой список уровень 3"/>
    <w:basedOn w:val="Normal"/>
    <w:uiPriority w:val="99"/>
    <w:rsid w:val="0041313F"/>
    <w:pPr>
      <w:numPr>
        <w:ilvl w:val="2"/>
        <w:numId w:val="2"/>
      </w:numPr>
    </w:pPr>
    <w:rPr>
      <w:lang w:eastAsia="en-US"/>
    </w:rPr>
  </w:style>
  <w:style w:type="paragraph" w:customStyle="1" w:styleId="a2">
    <w:name w:val="Отступы элементов списка"/>
    <w:basedOn w:val="Normal"/>
    <w:link w:val="a6"/>
    <w:uiPriority w:val="99"/>
    <w:rsid w:val="001E6441"/>
    <w:pPr>
      <w:widowControl w:val="0"/>
      <w:numPr>
        <w:numId w:val="23"/>
      </w:numPr>
      <w:tabs>
        <w:tab w:val="left" w:pos="0"/>
      </w:tabs>
      <w:autoSpaceDE w:val="0"/>
      <w:autoSpaceDN w:val="0"/>
      <w:adjustRightInd w:val="0"/>
      <w:ind w:left="0" w:firstLine="709"/>
    </w:pPr>
    <w:rPr>
      <w:rFonts w:cs="Times New Roman CYR"/>
    </w:rPr>
  </w:style>
  <w:style w:type="character" w:customStyle="1" w:styleId="a6">
    <w:name w:val="Отступы элементов списка Знак"/>
    <w:basedOn w:val="DefaultParagraphFont"/>
    <w:link w:val="a2"/>
    <w:uiPriority w:val="99"/>
    <w:locked/>
    <w:rsid w:val="001E6441"/>
    <w:rPr>
      <w:rFonts w:ascii="Times New Roman" w:hAnsi="Times New Roman" w:cs="Times New Roman CYR"/>
      <w:sz w:val="28"/>
      <w:szCs w:val="28"/>
    </w:rPr>
  </w:style>
  <w:style w:type="table" w:customStyle="1" w:styleId="11">
    <w:name w:val="Сетка таблицы светлая1"/>
    <w:uiPriority w:val="99"/>
    <w:rsid w:val="0041313F"/>
    <w:rPr>
      <w:sz w:val="16"/>
      <w:szCs w:val="16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Утверждение документа"/>
    <w:basedOn w:val="Normal"/>
    <w:link w:val="a8"/>
    <w:uiPriority w:val="99"/>
    <w:rsid w:val="0041313F"/>
    <w:pPr>
      <w:ind w:left="4536"/>
      <w:jc w:val="right"/>
    </w:pPr>
  </w:style>
  <w:style w:type="paragraph" w:customStyle="1" w:styleId="a9">
    <w:name w:val="Отступ до тела приказа"/>
    <w:basedOn w:val="a2"/>
    <w:next w:val="a2"/>
    <w:link w:val="aa"/>
    <w:uiPriority w:val="99"/>
    <w:rsid w:val="00A44158"/>
  </w:style>
  <w:style w:type="paragraph" w:customStyle="1" w:styleId="ab">
    <w:name w:val="Отступ после тела приказа"/>
    <w:basedOn w:val="a2"/>
    <w:next w:val="a2"/>
    <w:uiPriority w:val="99"/>
    <w:rsid w:val="003D518E"/>
    <w:pPr>
      <w:spacing w:after="643"/>
    </w:pPr>
  </w:style>
  <w:style w:type="character" w:customStyle="1" w:styleId="ac">
    <w:name w:val="Слово утверждения документа"/>
    <w:basedOn w:val="DefaultParagraphFont"/>
    <w:uiPriority w:val="99"/>
    <w:rsid w:val="00467009"/>
    <w:rPr>
      <w:rFonts w:cs="Times New Roman"/>
      <w:caps/>
    </w:rPr>
  </w:style>
  <w:style w:type="paragraph" w:customStyle="1" w:styleId="ad">
    <w:name w:val="Атрибуты приказа левый верх"/>
    <w:basedOn w:val="Normal"/>
    <w:uiPriority w:val="99"/>
    <w:rsid w:val="00A21349"/>
    <w:pPr>
      <w:jc w:val="left"/>
    </w:pPr>
    <w:rPr>
      <w:szCs w:val="24"/>
    </w:rPr>
  </w:style>
  <w:style w:type="paragraph" w:customStyle="1" w:styleId="ae">
    <w:name w:val="Атрибуты приказа средний верх"/>
    <w:basedOn w:val="Normal"/>
    <w:uiPriority w:val="99"/>
    <w:rsid w:val="00A21349"/>
    <w:pPr>
      <w:jc w:val="center"/>
    </w:pPr>
    <w:rPr>
      <w:szCs w:val="24"/>
    </w:rPr>
  </w:style>
  <w:style w:type="paragraph" w:customStyle="1" w:styleId="af">
    <w:name w:val="Атрибуты приказа правый верх"/>
    <w:basedOn w:val="Normal"/>
    <w:uiPriority w:val="99"/>
    <w:rsid w:val="00A21349"/>
    <w:pPr>
      <w:jc w:val="right"/>
    </w:pPr>
    <w:rPr>
      <w:szCs w:val="24"/>
    </w:rPr>
  </w:style>
  <w:style w:type="paragraph" w:customStyle="1" w:styleId="af0">
    <w:name w:val="Атрибуты приказа левый низ"/>
    <w:basedOn w:val="Normal"/>
    <w:uiPriority w:val="99"/>
    <w:rsid w:val="00A21349"/>
    <w:pPr>
      <w:jc w:val="left"/>
    </w:pPr>
    <w:rPr>
      <w:szCs w:val="24"/>
    </w:rPr>
  </w:style>
  <w:style w:type="paragraph" w:customStyle="1" w:styleId="af1">
    <w:name w:val="Атрибуты приказа средний низ"/>
    <w:basedOn w:val="Normal"/>
    <w:uiPriority w:val="99"/>
    <w:rsid w:val="00A21349"/>
    <w:pPr>
      <w:jc w:val="center"/>
    </w:pPr>
    <w:rPr>
      <w:szCs w:val="24"/>
    </w:rPr>
  </w:style>
  <w:style w:type="paragraph" w:customStyle="1" w:styleId="af2">
    <w:name w:val="Атрибуты приказа правый низ"/>
    <w:basedOn w:val="Normal"/>
    <w:uiPriority w:val="99"/>
    <w:rsid w:val="00A21349"/>
    <w:pPr>
      <w:jc w:val="right"/>
    </w:pPr>
    <w:rPr>
      <w:szCs w:val="24"/>
    </w:rPr>
  </w:style>
  <w:style w:type="character" w:customStyle="1" w:styleId="aa">
    <w:name w:val="Отступ до тела приказа Знак"/>
    <w:basedOn w:val="a6"/>
    <w:link w:val="a9"/>
    <w:uiPriority w:val="99"/>
    <w:locked/>
    <w:rsid w:val="00A44158"/>
  </w:style>
  <w:style w:type="character" w:customStyle="1" w:styleId="a8">
    <w:name w:val="Утверждение документа Знак"/>
    <w:basedOn w:val="DefaultParagraphFont"/>
    <w:link w:val="a7"/>
    <w:uiPriority w:val="99"/>
    <w:locked/>
    <w:rsid w:val="00CD2E08"/>
    <w:rPr>
      <w:rFonts w:cs="Times New Roman"/>
    </w:rPr>
  </w:style>
  <w:style w:type="character" w:customStyle="1" w:styleId="af3">
    <w:name w:val="Слово Приложение"/>
    <w:basedOn w:val="DefaultParagraphFont"/>
    <w:uiPriority w:val="99"/>
    <w:rsid w:val="00D60BD4"/>
    <w:rPr>
      <w:rFonts w:cs="Times New Roman"/>
    </w:rPr>
  </w:style>
  <w:style w:type="paragraph" w:customStyle="1" w:styleId="af4">
    <w:name w:val="Абзац названия документа"/>
    <w:basedOn w:val="Normal"/>
    <w:link w:val="af5"/>
    <w:uiPriority w:val="99"/>
    <w:rsid w:val="00F909AC"/>
    <w:pPr>
      <w:jc w:val="center"/>
    </w:pPr>
    <w:rPr>
      <w:b/>
      <w:i/>
    </w:rPr>
  </w:style>
  <w:style w:type="character" w:customStyle="1" w:styleId="af5">
    <w:name w:val="Абзац названия документа Знак"/>
    <w:basedOn w:val="DefaultParagraphFont"/>
    <w:link w:val="af4"/>
    <w:uiPriority w:val="99"/>
    <w:locked/>
    <w:rsid w:val="00F909AC"/>
    <w:rPr>
      <w:rFonts w:cs="Times New Roman"/>
      <w:b/>
      <w:i/>
      <w:sz w:val="28"/>
    </w:rPr>
  </w:style>
  <w:style w:type="paragraph" w:customStyle="1" w:styleId="af6">
    <w:name w:val="Обычный (шапка документа)"/>
    <w:uiPriority w:val="99"/>
    <w:rsid w:val="0079012A"/>
    <w:pPr>
      <w:jc w:val="both"/>
    </w:pPr>
    <w:rPr>
      <w:sz w:val="24"/>
      <w:szCs w:val="24"/>
    </w:rPr>
  </w:style>
  <w:style w:type="paragraph" w:customStyle="1" w:styleId="12">
    <w:name w:val="Заголовок 1 (шапка документа)"/>
    <w:basedOn w:val="af6"/>
    <w:next w:val="af6"/>
    <w:uiPriority w:val="99"/>
    <w:pPr>
      <w:keepNext/>
      <w:jc w:val="center"/>
      <w:outlineLvl w:val="0"/>
    </w:pPr>
    <w:rPr>
      <w:b/>
      <w:bCs/>
      <w:sz w:val="28"/>
    </w:rPr>
  </w:style>
  <w:style w:type="character" w:customStyle="1" w:styleId="af7">
    <w:name w:val="Шрифт абзаца по умолчанию (шапка документа)"/>
    <w:uiPriority w:val="99"/>
    <w:semiHidden/>
    <w:rsid w:val="0079012A"/>
    <w:rPr>
      <w:rFonts w:ascii="Times New Roman" w:hAnsi="Times New Roman"/>
      <w:lang w:val="ru-RU" w:eastAsia="ru-RU"/>
    </w:rPr>
  </w:style>
  <w:style w:type="table" w:customStyle="1" w:styleId="NormalTable">
    <w:name w:val="Normal Table (шапка документа)"/>
    <w:uiPriority w:val="99"/>
    <w:semiHidden/>
    <w:rsid w:val="0079012A"/>
    <w:pPr>
      <w:spacing w:line="276" w:lineRule="auto"/>
      <w:jc w:val="both"/>
    </w:pPr>
    <w:rPr>
      <w:sz w:val="20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umentMap">
    <w:name w:val="Document Map (шапка документа)"/>
    <w:basedOn w:val="af6"/>
    <w:uiPriority w:val="99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8">
    <w:name w:val="Название (шапка документа)"/>
    <w:basedOn w:val="af6"/>
    <w:uiPriority w:val="99"/>
    <w:pPr>
      <w:jc w:val="center"/>
    </w:pPr>
    <w:rPr>
      <w:b/>
      <w:bCs/>
      <w:caps/>
      <w:sz w:val="56"/>
    </w:rPr>
  </w:style>
  <w:style w:type="paragraph" w:customStyle="1" w:styleId="BalloonText0">
    <w:name w:val="Balloon Text (шапка документа)"/>
    <w:basedOn w:val="af6"/>
    <w:uiPriority w:val="99"/>
    <w:semiHidden/>
    <w:rPr>
      <w:rFonts w:ascii="Tahoma" w:hAnsi="Tahoma" w:cs="Tahoma"/>
      <w:sz w:val="16"/>
      <w:szCs w:val="16"/>
    </w:rPr>
  </w:style>
  <w:style w:type="numbering" w:customStyle="1" w:styleId="a0">
    <w:name w:val="Стиль для таблиц"/>
    <w:rsid w:val="0083784D"/>
    <w:pPr>
      <w:numPr>
        <w:numId w:val="18"/>
      </w:numPr>
    </w:pPr>
  </w:style>
  <w:style w:type="numbering" w:customStyle="1" w:styleId="a">
    <w:name w:val="Стиль для размножаемых таблиц"/>
    <w:rsid w:val="0083784D"/>
    <w:pPr>
      <w:numPr>
        <w:numId w:val="7"/>
      </w:numPr>
    </w:pPr>
  </w:style>
  <w:style w:type="numbering" w:customStyle="1" w:styleId="a1">
    <w:name w:val="Большой список"/>
    <w:rsid w:val="0083784D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90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13</Pages>
  <Words>2754</Words>
  <Characters>15698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Ольга Викторовна</dc:creator>
  <cp:keywords/>
  <dc:description/>
  <cp:lastModifiedBy>User</cp:lastModifiedBy>
  <cp:revision>15</cp:revision>
  <cp:lastPrinted>2016-01-22T07:04:00Z</cp:lastPrinted>
  <dcterms:created xsi:type="dcterms:W3CDTF">2015-07-09T06:57:00Z</dcterms:created>
  <dcterms:modified xsi:type="dcterms:W3CDTF">2016-01-22T07:06:00Z</dcterms:modified>
</cp:coreProperties>
</file>