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FD" w:rsidRDefault="00AF54FD" w:rsidP="007A21BD">
      <w:pPr>
        <w:pStyle w:val="Title"/>
        <w:rPr>
          <w:szCs w:val="28"/>
        </w:rPr>
      </w:pPr>
      <w:r w:rsidRPr="00636151">
        <w:rPr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80.25pt">
            <v:imagedata r:id="rId7" o:title=""/>
          </v:shape>
        </w:pict>
      </w:r>
    </w:p>
    <w:p w:rsidR="00AF54FD" w:rsidRDefault="00AF54FD" w:rsidP="007A21BD">
      <w:pPr>
        <w:pStyle w:val="Title"/>
        <w:rPr>
          <w:szCs w:val="28"/>
        </w:rPr>
      </w:pPr>
    </w:p>
    <w:p w:rsidR="00AF54FD" w:rsidRDefault="00AF54FD" w:rsidP="007A21BD">
      <w:pPr>
        <w:pStyle w:val="Title"/>
        <w:rPr>
          <w:sz w:val="28"/>
          <w:szCs w:val="28"/>
        </w:rPr>
      </w:pPr>
      <w:r>
        <w:rPr>
          <w:sz w:val="28"/>
          <w:szCs w:val="28"/>
        </w:rPr>
        <w:t>ГЛАВА ТАБОРИНСКОГО МУНИЦИПАЛЬНОГО РАЙОНА</w:t>
      </w:r>
    </w:p>
    <w:p w:rsidR="00AF54FD" w:rsidRPr="007A21BD" w:rsidRDefault="00AF54FD" w:rsidP="007A21BD">
      <w:pPr>
        <w:pStyle w:val="Heading1"/>
        <w:rPr>
          <w:i w:val="0"/>
          <w:sz w:val="24"/>
        </w:rPr>
      </w:pPr>
    </w:p>
    <w:p w:rsidR="00AF54FD" w:rsidRDefault="00AF54FD" w:rsidP="007A21BD">
      <w:pPr>
        <w:pStyle w:val="Heading1"/>
        <w:rPr>
          <w:i w:val="0"/>
          <w:sz w:val="32"/>
        </w:rPr>
      </w:pPr>
      <w:r w:rsidRPr="007A21BD">
        <w:rPr>
          <w:i w:val="0"/>
          <w:sz w:val="32"/>
        </w:rPr>
        <w:t>П О С Т А Н О В Л Е Н И Е</w:t>
      </w:r>
    </w:p>
    <w:p w:rsidR="00AF54FD" w:rsidRPr="007A21BD" w:rsidRDefault="00AF54FD" w:rsidP="007A21BD"/>
    <w:tbl>
      <w:tblPr>
        <w:tblW w:w="0" w:type="auto"/>
        <w:tblInd w:w="-72" w:type="dxa"/>
        <w:tblBorders>
          <w:top w:val="thinThickLargeGap" w:sz="24" w:space="0" w:color="auto"/>
        </w:tblBorders>
        <w:tblLook w:val="0000"/>
      </w:tblPr>
      <w:tblGrid>
        <w:gridCol w:w="9642"/>
      </w:tblGrid>
      <w:tr w:rsidR="00AF54FD" w:rsidTr="007A21BD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AF54FD" w:rsidRDefault="00AF54FD">
            <w:pPr>
              <w:jc w:val="right"/>
              <w:rPr>
                <w:sz w:val="28"/>
              </w:rPr>
            </w:pPr>
          </w:p>
        </w:tc>
      </w:tr>
    </w:tbl>
    <w:p w:rsidR="00AF54FD" w:rsidRDefault="00AF54FD" w:rsidP="007A21BD">
      <w:pPr>
        <w:ind w:left="-180"/>
        <w:jc w:val="both"/>
        <w:rPr>
          <w:sz w:val="28"/>
          <w:u w:val="single"/>
        </w:rPr>
      </w:pPr>
      <w:r>
        <w:rPr>
          <w:sz w:val="28"/>
        </w:rPr>
        <w:t xml:space="preserve"> от </w:t>
      </w:r>
      <w:r>
        <w:rPr>
          <w:sz w:val="28"/>
          <w:u w:val="single"/>
        </w:rPr>
        <w:t>06.04.2016г.</w:t>
      </w:r>
      <w:r w:rsidRPr="007B5B70">
        <w:rPr>
          <w:sz w:val="28"/>
        </w:rPr>
        <w:t xml:space="preserve"> </w:t>
      </w:r>
      <w:r>
        <w:rPr>
          <w:sz w:val="28"/>
        </w:rPr>
        <w:t xml:space="preserve">№  </w:t>
      </w:r>
      <w:r>
        <w:rPr>
          <w:sz w:val="28"/>
          <w:u w:val="single"/>
        </w:rPr>
        <w:t>71</w:t>
      </w:r>
      <w:r>
        <w:rPr>
          <w:sz w:val="28"/>
        </w:rPr>
        <w:t xml:space="preserve">                                                                          </w:t>
      </w:r>
    </w:p>
    <w:p w:rsidR="00AF54FD" w:rsidRDefault="00AF54FD" w:rsidP="007A21BD">
      <w:pPr>
        <w:ind w:left="-180"/>
        <w:jc w:val="both"/>
        <w:rPr>
          <w:sz w:val="28"/>
        </w:rPr>
      </w:pPr>
      <w:r>
        <w:rPr>
          <w:sz w:val="28"/>
        </w:rPr>
        <w:t>с. Таборы</w:t>
      </w:r>
    </w:p>
    <w:p w:rsidR="00AF54FD" w:rsidRPr="0005147D" w:rsidRDefault="00AF54FD" w:rsidP="007A21BD">
      <w:pPr>
        <w:jc w:val="center"/>
        <w:rPr>
          <w:sz w:val="26"/>
          <w:szCs w:val="26"/>
        </w:rPr>
      </w:pPr>
    </w:p>
    <w:p w:rsidR="00AF54FD" w:rsidRDefault="00AF54FD" w:rsidP="007B5B70">
      <w:pPr>
        <w:pStyle w:val="Heading1"/>
        <w:rPr>
          <w:szCs w:val="28"/>
        </w:rPr>
      </w:pPr>
      <w:r w:rsidRPr="007A21BD">
        <w:rPr>
          <w:szCs w:val="28"/>
        </w:rPr>
        <w:t>О</w:t>
      </w:r>
      <w:r>
        <w:rPr>
          <w:szCs w:val="28"/>
        </w:rPr>
        <w:t xml:space="preserve"> подготовке муниципальных казенных образовательных </w:t>
      </w:r>
      <w:r w:rsidRPr="007A21BD">
        <w:rPr>
          <w:szCs w:val="28"/>
        </w:rPr>
        <w:t>учреждений</w:t>
      </w:r>
      <w:r>
        <w:rPr>
          <w:szCs w:val="28"/>
        </w:rPr>
        <w:t xml:space="preserve">, расположенных на территории </w:t>
      </w:r>
      <w:r w:rsidRPr="007A21BD">
        <w:rPr>
          <w:szCs w:val="28"/>
        </w:rPr>
        <w:t xml:space="preserve"> Таборинского муниципального района</w:t>
      </w:r>
      <w:bookmarkStart w:id="0" w:name="_GoBack"/>
      <w:bookmarkEnd w:id="0"/>
      <w:r>
        <w:rPr>
          <w:szCs w:val="28"/>
        </w:rPr>
        <w:t xml:space="preserve"> </w:t>
      </w:r>
    </w:p>
    <w:p w:rsidR="00AF54FD" w:rsidRPr="007B5B70" w:rsidRDefault="00AF54FD" w:rsidP="007B5B70">
      <w:pPr>
        <w:pStyle w:val="Heading1"/>
        <w:rPr>
          <w:szCs w:val="28"/>
        </w:rPr>
      </w:pPr>
      <w:r>
        <w:rPr>
          <w:szCs w:val="28"/>
        </w:rPr>
        <w:t>к 2016/2017 учебному  году</w:t>
      </w:r>
      <w:r w:rsidRPr="007A21BD">
        <w:rPr>
          <w:szCs w:val="28"/>
        </w:rPr>
        <w:t xml:space="preserve">  </w:t>
      </w:r>
    </w:p>
    <w:p w:rsidR="00AF54FD" w:rsidRPr="007A21BD" w:rsidRDefault="00AF54FD">
      <w:pPr>
        <w:jc w:val="center"/>
        <w:rPr>
          <w:bCs/>
          <w:i/>
          <w:iCs/>
          <w:sz w:val="28"/>
          <w:szCs w:val="28"/>
        </w:rPr>
      </w:pPr>
    </w:p>
    <w:p w:rsidR="00AF54FD" w:rsidRDefault="00AF54FD" w:rsidP="007760F8">
      <w:pPr>
        <w:ind w:firstLine="720"/>
        <w:jc w:val="both"/>
        <w:rPr>
          <w:sz w:val="28"/>
          <w:szCs w:val="28"/>
        </w:rPr>
      </w:pPr>
      <w:r w:rsidRPr="00943C4F">
        <w:rPr>
          <w:sz w:val="28"/>
          <w:szCs w:val="28"/>
        </w:rPr>
        <w:t>Во исполнение приказа Министерства образования и науки Российской Федерации от 23.07.2008 № 213 «Об организации плановой подготовки образовательных учреждений к новому учебному году»,</w:t>
      </w:r>
      <w:r>
        <w:rPr>
          <w:sz w:val="28"/>
          <w:szCs w:val="28"/>
        </w:rPr>
        <w:t xml:space="preserve"> </w:t>
      </w:r>
      <w:r w:rsidRPr="00943C4F">
        <w:rPr>
          <w:sz w:val="28"/>
          <w:szCs w:val="28"/>
        </w:rPr>
        <w:t>в целях создания комплексной системы обеспечения безопасности в</w:t>
      </w:r>
      <w:r>
        <w:rPr>
          <w:sz w:val="28"/>
          <w:szCs w:val="28"/>
        </w:rPr>
        <w:t xml:space="preserve"> муниципальных казенных образовательных учреждений, расположенных на территории Таборинского муниципального района</w:t>
      </w:r>
      <w:r w:rsidRPr="00943C4F">
        <w:rPr>
          <w:sz w:val="28"/>
          <w:szCs w:val="28"/>
        </w:rPr>
        <w:t>, своевременного устранения нарушений санитарного и противопожарного законодательства, антитеррористической защищенности, при подготовке и провед</w:t>
      </w:r>
      <w:r>
        <w:rPr>
          <w:sz w:val="28"/>
          <w:szCs w:val="28"/>
        </w:rPr>
        <w:t>ении оценки их готовности к 2016</w:t>
      </w:r>
      <w:r w:rsidRPr="00943C4F">
        <w:rPr>
          <w:sz w:val="28"/>
          <w:szCs w:val="28"/>
        </w:rPr>
        <w:t>/201</w:t>
      </w:r>
      <w:r>
        <w:rPr>
          <w:sz w:val="28"/>
          <w:szCs w:val="28"/>
        </w:rPr>
        <w:t>7</w:t>
      </w:r>
      <w:r w:rsidRPr="00943C4F">
        <w:rPr>
          <w:b/>
          <w:i/>
          <w:sz w:val="28"/>
          <w:szCs w:val="28"/>
        </w:rPr>
        <w:t xml:space="preserve"> </w:t>
      </w:r>
      <w:r w:rsidRPr="00943C4F">
        <w:rPr>
          <w:sz w:val="28"/>
          <w:szCs w:val="28"/>
        </w:rPr>
        <w:t>учебному году</w:t>
      </w:r>
      <w:r>
        <w:rPr>
          <w:sz w:val="28"/>
          <w:szCs w:val="28"/>
        </w:rPr>
        <w:t>, руководствуясь ст. 27 Устава Таборинского муниципального района,</w:t>
      </w:r>
    </w:p>
    <w:p w:rsidR="00AF54FD" w:rsidRPr="007A21BD" w:rsidRDefault="00AF54FD" w:rsidP="00B63A97">
      <w:pPr>
        <w:pStyle w:val="BodyText2"/>
        <w:ind w:firstLine="709"/>
        <w:rPr>
          <w:szCs w:val="28"/>
        </w:rPr>
      </w:pPr>
    </w:p>
    <w:p w:rsidR="00AF54FD" w:rsidRPr="007A21BD" w:rsidRDefault="00AF54FD" w:rsidP="0012524B">
      <w:pPr>
        <w:pStyle w:val="BodyText"/>
        <w:rPr>
          <w:b/>
          <w:bCs/>
          <w:szCs w:val="28"/>
        </w:rPr>
      </w:pPr>
      <w:r w:rsidRPr="007A21BD">
        <w:rPr>
          <w:b/>
          <w:bCs/>
          <w:szCs w:val="28"/>
        </w:rPr>
        <w:t>ПОСТАНОВЛЯЮ:</w:t>
      </w:r>
    </w:p>
    <w:p w:rsidR="00AF54FD" w:rsidRDefault="00AF54FD" w:rsidP="007B5B70">
      <w:pPr>
        <w:pStyle w:val="BodyText"/>
        <w:ind w:firstLine="708"/>
        <w:jc w:val="both"/>
        <w:rPr>
          <w:bCs/>
          <w:szCs w:val="28"/>
        </w:rPr>
      </w:pPr>
      <w:r>
        <w:rPr>
          <w:bCs/>
          <w:szCs w:val="28"/>
        </w:rPr>
        <w:t xml:space="preserve">1. </w:t>
      </w:r>
      <w:r w:rsidRPr="007A21BD">
        <w:rPr>
          <w:bCs/>
          <w:szCs w:val="28"/>
        </w:rPr>
        <w:t>Утвердить план мероприятий по подготовке</w:t>
      </w:r>
      <w:r>
        <w:rPr>
          <w:bCs/>
          <w:szCs w:val="28"/>
        </w:rPr>
        <w:t xml:space="preserve"> муниципальных казенных</w:t>
      </w:r>
      <w:r w:rsidRPr="007A21BD">
        <w:rPr>
          <w:bCs/>
          <w:szCs w:val="28"/>
        </w:rPr>
        <w:t xml:space="preserve"> образовательных учреждений</w:t>
      </w:r>
      <w:r>
        <w:rPr>
          <w:bCs/>
          <w:szCs w:val="28"/>
        </w:rPr>
        <w:t>, расположенных на территории</w:t>
      </w:r>
      <w:r w:rsidRPr="007A21BD">
        <w:rPr>
          <w:bCs/>
          <w:szCs w:val="28"/>
        </w:rPr>
        <w:t xml:space="preserve"> Таборинского мун</w:t>
      </w:r>
      <w:r>
        <w:rPr>
          <w:bCs/>
          <w:szCs w:val="28"/>
        </w:rPr>
        <w:t>иципального района к 2016/2017 учебному году                  (далее - План</w:t>
      </w:r>
      <w:r w:rsidRPr="007A21BD">
        <w:rPr>
          <w:bCs/>
          <w:szCs w:val="28"/>
        </w:rPr>
        <w:t>)</w:t>
      </w:r>
      <w:r>
        <w:rPr>
          <w:bCs/>
          <w:szCs w:val="28"/>
        </w:rPr>
        <w:t xml:space="preserve"> (прилагается)</w:t>
      </w:r>
      <w:r w:rsidRPr="007A21BD">
        <w:rPr>
          <w:bCs/>
          <w:szCs w:val="28"/>
        </w:rPr>
        <w:t>.</w:t>
      </w:r>
    </w:p>
    <w:p w:rsidR="00AF54FD" w:rsidRPr="00BD55A3" w:rsidRDefault="00AF54FD" w:rsidP="00E8078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Pr="007B5B70">
        <w:rPr>
          <w:bCs/>
          <w:sz w:val="28"/>
          <w:szCs w:val="28"/>
        </w:rPr>
        <w:t xml:space="preserve"> 2.</w:t>
      </w:r>
      <w:r>
        <w:rPr>
          <w:bCs/>
          <w:szCs w:val="28"/>
        </w:rPr>
        <w:t xml:space="preserve"> </w:t>
      </w:r>
      <w:r w:rsidRPr="00BD55A3">
        <w:rPr>
          <w:sz w:val="28"/>
          <w:szCs w:val="28"/>
        </w:rPr>
        <w:t>Утвердить поэтапные сроки приемки</w:t>
      </w:r>
      <w:r>
        <w:rPr>
          <w:sz w:val="28"/>
          <w:szCs w:val="28"/>
        </w:rPr>
        <w:t xml:space="preserve"> муниципальных казенных образовательных учреждений, расположенных на территории Таборинского муниципального района (далее – образовательные учреждения)  к 2016</w:t>
      </w:r>
      <w:r w:rsidRPr="00BD55A3">
        <w:rPr>
          <w:sz w:val="28"/>
          <w:szCs w:val="28"/>
        </w:rPr>
        <w:t>/201</w:t>
      </w:r>
      <w:r>
        <w:rPr>
          <w:sz w:val="28"/>
          <w:szCs w:val="28"/>
        </w:rPr>
        <w:t>7</w:t>
      </w:r>
      <w:r w:rsidRPr="00BD55A3">
        <w:rPr>
          <w:b/>
          <w:i/>
          <w:sz w:val="28"/>
          <w:szCs w:val="28"/>
        </w:rPr>
        <w:t xml:space="preserve"> </w:t>
      </w:r>
      <w:r w:rsidRPr="00BD55A3">
        <w:rPr>
          <w:sz w:val="28"/>
          <w:szCs w:val="28"/>
        </w:rPr>
        <w:t>учебному году:</w:t>
      </w:r>
    </w:p>
    <w:p w:rsidR="00AF54FD" w:rsidRPr="00BD55A3" w:rsidRDefault="00AF54FD" w:rsidP="00E8078B">
      <w:pPr>
        <w:numPr>
          <w:ilvl w:val="1"/>
          <w:numId w:val="3"/>
        </w:numPr>
        <w:tabs>
          <w:tab w:val="left" w:pos="90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первый этап – до 15 июля 2016</w:t>
      </w:r>
      <w:r w:rsidRPr="00BD55A3">
        <w:rPr>
          <w:sz w:val="28"/>
          <w:szCs w:val="28"/>
        </w:rPr>
        <w:t xml:space="preserve"> года;</w:t>
      </w:r>
    </w:p>
    <w:p w:rsidR="00AF54FD" w:rsidRPr="00BD55A3" w:rsidRDefault="00AF54FD" w:rsidP="00E8078B">
      <w:pPr>
        <w:numPr>
          <w:ilvl w:val="1"/>
          <w:numId w:val="3"/>
        </w:numPr>
        <w:tabs>
          <w:tab w:val="left" w:pos="90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второй этап – до 01 августа 2016</w:t>
      </w:r>
      <w:r w:rsidRPr="00BD55A3">
        <w:rPr>
          <w:sz w:val="28"/>
          <w:szCs w:val="28"/>
        </w:rPr>
        <w:t xml:space="preserve"> года;</w:t>
      </w:r>
    </w:p>
    <w:p w:rsidR="00AF54FD" w:rsidRDefault="00AF54FD" w:rsidP="00E8078B">
      <w:pPr>
        <w:numPr>
          <w:ilvl w:val="1"/>
          <w:numId w:val="3"/>
        </w:numPr>
        <w:tabs>
          <w:tab w:val="left" w:pos="900"/>
          <w:tab w:val="left" w:pos="108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третий этап – до 15 августа 2016</w:t>
      </w:r>
      <w:r w:rsidRPr="00BD55A3">
        <w:rPr>
          <w:sz w:val="28"/>
          <w:szCs w:val="28"/>
        </w:rPr>
        <w:t xml:space="preserve"> года.</w:t>
      </w:r>
    </w:p>
    <w:p w:rsidR="00AF54FD" w:rsidRPr="00BD55A3" w:rsidRDefault="00AF54FD" w:rsidP="00E8078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3. </w:t>
      </w:r>
      <w:r w:rsidRPr="00BD55A3">
        <w:rPr>
          <w:sz w:val="28"/>
          <w:szCs w:val="28"/>
        </w:rPr>
        <w:t>Руководителям</w:t>
      </w:r>
      <w:r>
        <w:rPr>
          <w:sz w:val="28"/>
          <w:szCs w:val="28"/>
        </w:rPr>
        <w:t xml:space="preserve"> муниципальных казенных образовательных учреждений Таборинского муниципального района</w:t>
      </w:r>
      <w:r w:rsidRPr="00BD55A3">
        <w:rPr>
          <w:sz w:val="28"/>
          <w:szCs w:val="28"/>
        </w:rPr>
        <w:t>:</w:t>
      </w:r>
    </w:p>
    <w:p w:rsidR="00AF54FD" w:rsidRPr="00BD55A3" w:rsidRDefault="00AF54FD" w:rsidP="00E8078B">
      <w:pPr>
        <w:numPr>
          <w:ilvl w:val="1"/>
          <w:numId w:val="4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BD55A3">
        <w:rPr>
          <w:sz w:val="28"/>
          <w:szCs w:val="28"/>
        </w:rPr>
        <w:t>обеспечить выполнение мероприятий, предусмотренных Планом;</w:t>
      </w:r>
    </w:p>
    <w:p w:rsidR="00AF54FD" w:rsidRPr="00BD55A3" w:rsidRDefault="00AF54FD" w:rsidP="00E8078B">
      <w:pPr>
        <w:numPr>
          <w:ilvl w:val="1"/>
          <w:numId w:val="4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BD55A3">
        <w:rPr>
          <w:sz w:val="28"/>
          <w:szCs w:val="28"/>
        </w:rPr>
        <w:t xml:space="preserve">определить ответственных лиц и обеспечить своевременную подготовку </w:t>
      </w:r>
      <w:r>
        <w:rPr>
          <w:sz w:val="28"/>
          <w:szCs w:val="28"/>
        </w:rPr>
        <w:t>образовательных учреждений к 2016/2017</w:t>
      </w:r>
      <w:r w:rsidRPr="00BD55A3">
        <w:rPr>
          <w:sz w:val="28"/>
          <w:szCs w:val="28"/>
        </w:rPr>
        <w:t xml:space="preserve"> учебному году;</w:t>
      </w:r>
    </w:p>
    <w:p w:rsidR="00AF54FD" w:rsidRPr="00BD55A3" w:rsidRDefault="00AF54FD" w:rsidP="00E8078B">
      <w:pPr>
        <w:numPr>
          <w:ilvl w:val="1"/>
          <w:numId w:val="4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BD55A3">
        <w:rPr>
          <w:sz w:val="28"/>
          <w:szCs w:val="28"/>
        </w:rPr>
        <w:t xml:space="preserve">обеспечить проведение оценки готовности </w:t>
      </w:r>
      <w:r>
        <w:rPr>
          <w:sz w:val="28"/>
          <w:szCs w:val="28"/>
        </w:rPr>
        <w:t>образовательных учреждений к 2016/2017</w:t>
      </w:r>
      <w:r w:rsidRPr="00BD55A3">
        <w:rPr>
          <w:sz w:val="28"/>
          <w:szCs w:val="28"/>
        </w:rPr>
        <w:t xml:space="preserve"> учебному году </w:t>
      </w:r>
      <w:r>
        <w:rPr>
          <w:sz w:val="28"/>
          <w:szCs w:val="28"/>
        </w:rPr>
        <w:t>муниципальной межведомственной комиссией (по согласованию) до 25 августа 2016 года</w:t>
      </w:r>
      <w:r w:rsidRPr="00BD55A3">
        <w:rPr>
          <w:sz w:val="28"/>
          <w:szCs w:val="28"/>
        </w:rPr>
        <w:t xml:space="preserve">; для общеобразовательных </w:t>
      </w:r>
      <w:r>
        <w:rPr>
          <w:sz w:val="28"/>
          <w:szCs w:val="28"/>
        </w:rPr>
        <w:t>учреждений – муниципальной межведомственной комиссией в сроки, установленные пунктом 2 настоящего постановления</w:t>
      </w:r>
      <w:r w:rsidRPr="00BD55A3">
        <w:rPr>
          <w:sz w:val="28"/>
          <w:szCs w:val="28"/>
        </w:rPr>
        <w:t>.</w:t>
      </w:r>
    </w:p>
    <w:p w:rsidR="00AF54FD" w:rsidRPr="00BD55A3" w:rsidRDefault="00AF54FD" w:rsidP="00E8078B">
      <w:pPr>
        <w:tabs>
          <w:tab w:val="left" w:pos="1080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4. </w:t>
      </w:r>
      <w:r w:rsidRPr="00BD55A3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>заведующему Муниципального органа управления образованием Таборинского муниципального района  (Т.Е. Козлова)</w:t>
      </w:r>
      <w:r w:rsidRPr="00BD55A3">
        <w:rPr>
          <w:sz w:val="28"/>
          <w:szCs w:val="28"/>
        </w:rPr>
        <w:t>:</w:t>
      </w:r>
    </w:p>
    <w:p w:rsidR="00AF54FD" w:rsidRPr="00BD55A3" w:rsidRDefault="00AF54FD" w:rsidP="00E8078B">
      <w:pPr>
        <w:numPr>
          <w:ilvl w:val="2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BD55A3">
        <w:rPr>
          <w:sz w:val="28"/>
          <w:szCs w:val="28"/>
        </w:rPr>
        <w:t>организовать выполнение мероприятий, предусмотренных Планом;</w:t>
      </w:r>
    </w:p>
    <w:p w:rsidR="00AF54FD" w:rsidRPr="00BD55A3" w:rsidRDefault="00AF54FD" w:rsidP="00E8078B">
      <w:pPr>
        <w:numPr>
          <w:ilvl w:val="2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BD55A3">
        <w:rPr>
          <w:sz w:val="28"/>
          <w:szCs w:val="28"/>
        </w:rPr>
        <w:t xml:space="preserve">определить ответственных лиц и обеспечить плановую подготовку </w:t>
      </w:r>
      <w:r>
        <w:rPr>
          <w:sz w:val="28"/>
          <w:szCs w:val="28"/>
        </w:rPr>
        <w:t>образовательных учреждений к 2016/2017</w:t>
      </w:r>
      <w:r w:rsidRPr="00BD55A3">
        <w:rPr>
          <w:sz w:val="28"/>
          <w:szCs w:val="28"/>
        </w:rPr>
        <w:t xml:space="preserve"> учебному году;</w:t>
      </w:r>
    </w:p>
    <w:p w:rsidR="00AF54FD" w:rsidRPr="00BD55A3" w:rsidRDefault="00AF54FD" w:rsidP="00E8078B">
      <w:pPr>
        <w:numPr>
          <w:ilvl w:val="2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BD55A3">
        <w:rPr>
          <w:sz w:val="28"/>
          <w:szCs w:val="28"/>
        </w:rPr>
        <w:t xml:space="preserve">при размещении летних оздоровительных лагерей на базе </w:t>
      </w:r>
      <w:r>
        <w:rPr>
          <w:sz w:val="28"/>
          <w:szCs w:val="28"/>
        </w:rPr>
        <w:t>муниципальных казенных общеобразовательных учреждений Таборинского муниципального района</w:t>
      </w:r>
      <w:r w:rsidRPr="00BD55A3">
        <w:rPr>
          <w:sz w:val="28"/>
          <w:szCs w:val="28"/>
        </w:rPr>
        <w:t xml:space="preserve"> учитывать сроки и объемы проведения мероприятий, необходимых для подготовки </w:t>
      </w:r>
      <w:r>
        <w:rPr>
          <w:sz w:val="28"/>
          <w:szCs w:val="28"/>
        </w:rPr>
        <w:t>образовательных учреждений к 2016/2017</w:t>
      </w:r>
      <w:r w:rsidRPr="00BD55A3">
        <w:rPr>
          <w:sz w:val="28"/>
          <w:szCs w:val="28"/>
        </w:rPr>
        <w:t xml:space="preserve"> учебному году;</w:t>
      </w:r>
    </w:p>
    <w:p w:rsidR="00AF54FD" w:rsidRDefault="00AF54FD" w:rsidP="00E8078B">
      <w:pPr>
        <w:numPr>
          <w:ilvl w:val="2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утвердить состав муниципальной межведомственной комиссии по оценке готовности муниципальных казенных образовательных учреждений Таборинского муниципального района к 2016/2017 учебному году и график ее работы постановлением  главы Таборинского муниципального района;</w:t>
      </w:r>
    </w:p>
    <w:p w:rsidR="00AF54FD" w:rsidRPr="00BD55A3" w:rsidRDefault="00AF54FD" w:rsidP="00E8078B">
      <w:pPr>
        <w:numPr>
          <w:ilvl w:val="2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BD55A3">
        <w:rPr>
          <w:sz w:val="28"/>
          <w:szCs w:val="28"/>
        </w:rPr>
        <w:t xml:space="preserve">обеспечить проведение предварительной оценки готовности </w:t>
      </w:r>
      <w:r>
        <w:rPr>
          <w:sz w:val="28"/>
          <w:szCs w:val="28"/>
        </w:rPr>
        <w:t>муниципальных казенных образовательных учреждений Таборинского муниципального района</w:t>
      </w:r>
      <w:r w:rsidRPr="00BD55A3">
        <w:rPr>
          <w:sz w:val="28"/>
          <w:szCs w:val="28"/>
        </w:rPr>
        <w:t xml:space="preserve"> к 201</w:t>
      </w:r>
      <w:r>
        <w:rPr>
          <w:sz w:val="28"/>
          <w:szCs w:val="28"/>
        </w:rPr>
        <w:t xml:space="preserve">6/2017 учебному году ведомственной  комиссией </w:t>
      </w:r>
      <w:r w:rsidRPr="00BD55A3">
        <w:rPr>
          <w:sz w:val="28"/>
          <w:szCs w:val="28"/>
        </w:rPr>
        <w:t xml:space="preserve"> до предъяв</w:t>
      </w:r>
      <w:r>
        <w:rPr>
          <w:sz w:val="28"/>
          <w:szCs w:val="28"/>
        </w:rPr>
        <w:t>ления их к оценке муниципальной  межведомственной комиссией</w:t>
      </w:r>
      <w:r w:rsidRPr="00BD55A3">
        <w:rPr>
          <w:sz w:val="28"/>
          <w:szCs w:val="28"/>
        </w:rPr>
        <w:t>;</w:t>
      </w:r>
    </w:p>
    <w:p w:rsidR="00AF54FD" w:rsidRDefault="00AF54FD" w:rsidP="00E8078B">
      <w:pPr>
        <w:numPr>
          <w:ilvl w:val="2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bookmarkStart w:id="1" w:name="sub_14"/>
      <w:bookmarkStart w:id="2" w:name="sub_16"/>
      <w:r w:rsidRPr="00BD55A3">
        <w:rPr>
          <w:sz w:val="28"/>
          <w:szCs w:val="28"/>
        </w:rPr>
        <w:t xml:space="preserve">обеспечить контроль за своевременным проведением и завершением ремонтных работ в </w:t>
      </w:r>
      <w:r>
        <w:rPr>
          <w:sz w:val="28"/>
          <w:szCs w:val="28"/>
        </w:rPr>
        <w:t xml:space="preserve"> муниципальных казенных образовательных учреждений Таборинского муниципального района</w:t>
      </w:r>
      <w:r w:rsidRPr="00BD55A3">
        <w:rPr>
          <w:sz w:val="28"/>
          <w:szCs w:val="28"/>
        </w:rPr>
        <w:t xml:space="preserve"> при их подготовке к </w:t>
      </w:r>
      <w:r>
        <w:rPr>
          <w:sz w:val="28"/>
          <w:szCs w:val="28"/>
        </w:rPr>
        <w:t>2016/2017</w:t>
      </w:r>
      <w:r w:rsidRPr="00BD55A3">
        <w:rPr>
          <w:sz w:val="28"/>
          <w:szCs w:val="28"/>
        </w:rPr>
        <w:t xml:space="preserve"> учебному году;</w:t>
      </w:r>
    </w:p>
    <w:p w:rsidR="00AF54FD" w:rsidRPr="00BD55A3" w:rsidRDefault="00AF54FD" w:rsidP="00E8078B">
      <w:pPr>
        <w:numPr>
          <w:ilvl w:val="2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обеспечить проведение оценки готовности муниципальных казенных образовательных учреждений Таборинского муниципального района к 2016/2017 учебному году муниципальной межведомственной комиссией в сроки, установленные пунктом 2 настоящего постановления.</w:t>
      </w:r>
    </w:p>
    <w:p w:rsidR="00AF54FD" w:rsidRPr="00E8078B" w:rsidRDefault="00AF54FD" w:rsidP="00E8078B">
      <w:pPr>
        <w:numPr>
          <w:ilvl w:val="2"/>
          <w:numId w:val="3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sz w:val="28"/>
          <w:szCs w:val="28"/>
        </w:rPr>
      </w:pPr>
      <w:r w:rsidRPr="00BD55A3">
        <w:rPr>
          <w:sz w:val="28"/>
          <w:szCs w:val="28"/>
        </w:rPr>
        <w:t xml:space="preserve">обеспечить своевременное информирование родителей о принятых решениях об изменении сети </w:t>
      </w:r>
      <w:r>
        <w:rPr>
          <w:sz w:val="28"/>
          <w:szCs w:val="28"/>
        </w:rPr>
        <w:t>муниципальных казенных образовательных учреждений на территории  Таборинского муниципального района</w:t>
      </w:r>
      <w:r w:rsidRPr="00BD55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</w:t>
      </w:r>
      <w:r w:rsidRPr="00BD55A3">
        <w:rPr>
          <w:sz w:val="28"/>
          <w:szCs w:val="28"/>
        </w:rPr>
        <w:t>(о закрытии на капитальный ремонт).</w:t>
      </w:r>
      <w:bookmarkEnd w:id="1"/>
      <w:bookmarkEnd w:id="2"/>
    </w:p>
    <w:p w:rsidR="00AF54FD" w:rsidRPr="007A21BD" w:rsidRDefault="00AF54FD" w:rsidP="005723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 Контроль за исполнением</w:t>
      </w:r>
      <w:r w:rsidRPr="007A21BD">
        <w:rPr>
          <w:sz w:val="28"/>
          <w:szCs w:val="28"/>
        </w:rPr>
        <w:t xml:space="preserve"> настоящего поста</w:t>
      </w:r>
      <w:r>
        <w:rPr>
          <w:sz w:val="28"/>
          <w:szCs w:val="28"/>
        </w:rPr>
        <w:t>новления возложить на заведующего</w:t>
      </w:r>
      <w:r w:rsidRPr="007A21BD">
        <w:rPr>
          <w:sz w:val="28"/>
          <w:szCs w:val="28"/>
        </w:rPr>
        <w:t xml:space="preserve"> МОУО Таборинского муницип</w:t>
      </w:r>
      <w:r>
        <w:rPr>
          <w:sz w:val="28"/>
          <w:szCs w:val="28"/>
        </w:rPr>
        <w:t>ального района (Т.Е</w:t>
      </w:r>
      <w:r w:rsidRPr="007A21BD">
        <w:rPr>
          <w:sz w:val="28"/>
          <w:szCs w:val="28"/>
        </w:rPr>
        <w:t>.</w:t>
      </w:r>
      <w:r>
        <w:rPr>
          <w:sz w:val="28"/>
          <w:szCs w:val="28"/>
        </w:rPr>
        <w:t xml:space="preserve"> Козлова).</w:t>
      </w:r>
      <w:r w:rsidRPr="007A21BD">
        <w:rPr>
          <w:sz w:val="28"/>
          <w:szCs w:val="28"/>
        </w:rPr>
        <w:t xml:space="preserve"> </w:t>
      </w:r>
    </w:p>
    <w:p w:rsidR="00AF54FD" w:rsidRPr="007A21BD" w:rsidRDefault="00AF54FD" w:rsidP="00B63A97">
      <w:pPr>
        <w:ind w:firstLine="708"/>
        <w:jc w:val="both"/>
        <w:rPr>
          <w:sz w:val="28"/>
          <w:szCs w:val="28"/>
        </w:rPr>
      </w:pPr>
    </w:p>
    <w:p w:rsidR="00AF54FD" w:rsidRPr="007A21BD" w:rsidRDefault="00AF54FD" w:rsidP="00F42AF3">
      <w:pPr>
        <w:jc w:val="both"/>
        <w:rPr>
          <w:sz w:val="28"/>
          <w:szCs w:val="28"/>
        </w:rPr>
      </w:pPr>
    </w:p>
    <w:p w:rsidR="00AF54FD" w:rsidRDefault="00AF54FD">
      <w:pPr>
        <w:rPr>
          <w:sz w:val="28"/>
          <w:szCs w:val="28"/>
        </w:rPr>
      </w:pPr>
    </w:p>
    <w:p w:rsidR="00AF54FD" w:rsidRPr="007A21BD" w:rsidRDefault="00AF54FD">
      <w:pPr>
        <w:rPr>
          <w:sz w:val="28"/>
          <w:szCs w:val="28"/>
        </w:rPr>
      </w:pPr>
      <w:r w:rsidRPr="007A21BD">
        <w:rPr>
          <w:sz w:val="28"/>
          <w:szCs w:val="28"/>
        </w:rPr>
        <w:t>Глава Таборинского</w:t>
      </w:r>
    </w:p>
    <w:p w:rsidR="00AF54FD" w:rsidRPr="00572365" w:rsidRDefault="00AF54FD" w:rsidP="00572365">
      <w:pPr>
        <w:rPr>
          <w:sz w:val="28"/>
          <w:szCs w:val="28"/>
        </w:rPr>
      </w:pPr>
      <w:r w:rsidRPr="007A21BD">
        <w:rPr>
          <w:sz w:val="28"/>
          <w:szCs w:val="28"/>
        </w:rPr>
        <w:t>муниципального района                                                                   В.А. Ро</w:t>
      </w:r>
      <w:r>
        <w:rPr>
          <w:sz w:val="28"/>
          <w:szCs w:val="28"/>
        </w:rPr>
        <w:t>ененко</w:t>
      </w:r>
    </w:p>
    <w:p w:rsidR="00AF54FD" w:rsidRDefault="00AF54FD" w:rsidP="00C30399">
      <w:pPr>
        <w:rPr>
          <w:sz w:val="20"/>
          <w:szCs w:val="20"/>
        </w:rPr>
      </w:pPr>
    </w:p>
    <w:p w:rsidR="00AF54FD" w:rsidRDefault="00AF54FD" w:rsidP="0057236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54FD" w:rsidRDefault="00AF54FD" w:rsidP="004B4977">
      <w:pPr>
        <w:jc w:val="right"/>
        <w:rPr>
          <w:sz w:val="20"/>
          <w:szCs w:val="20"/>
        </w:rPr>
      </w:pPr>
    </w:p>
    <w:p w:rsidR="00AF54FD" w:rsidRDefault="00AF54FD" w:rsidP="004B4977">
      <w:pPr>
        <w:jc w:val="right"/>
        <w:rPr>
          <w:sz w:val="20"/>
          <w:szCs w:val="20"/>
        </w:rPr>
      </w:pPr>
    </w:p>
    <w:p w:rsidR="00AF54FD" w:rsidRDefault="00AF54FD" w:rsidP="004B4977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AF54FD" w:rsidRPr="009E05C5" w:rsidRDefault="00AF54FD" w:rsidP="00E00C6F">
      <w:pPr>
        <w:jc w:val="right"/>
        <w:rPr>
          <w:sz w:val="20"/>
          <w:szCs w:val="20"/>
        </w:rPr>
      </w:pPr>
      <w:r w:rsidRPr="009E05C5">
        <w:rPr>
          <w:sz w:val="20"/>
          <w:szCs w:val="20"/>
        </w:rPr>
        <w:t xml:space="preserve">к постановлению главы </w:t>
      </w:r>
    </w:p>
    <w:p w:rsidR="00AF54FD" w:rsidRDefault="00AF54FD" w:rsidP="00E00C6F">
      <w:pPr>
        <w:jc w:val="right"/>
        <w:rPr>
          <w:sz w:val="20"/>
          <w:szCs w:val="20"/>
        </w:rPr>
      </w:pPr>
      <w:r w:rsidRPr="009E05C5">
        <w:rPr>
          <w:sz w:val="20"/>
          <w:szCs w:val="20"/>
        </w:rPr>
        <w:t>Таборинского муниципального района</w:t>
      </w:r>
    </w:p>
    <w:p w:rsidR="00AF54FD" w:rsidRDefault="00AF54FD" w:rsidP="00824C6E">
      <w:pPr>
        <w:jc w:val="right"/>
        <w:rPr>
          <w:sz w:val="20"/>
          <w:szCs w:val="20"/>
        </w:rPr>
      </w:pPr>
      <w:r>
        <w:rPr>
          <w:sz w:val="20"/>
          <w:szCs w:val="20"/>
        </w:rPr>
        <w:t>от   06.04.2016г.  №  71</w:t>
      </w:r>
    </w:p>
    <w:p w:rsidR="00AF54FD" w:rsidRPr="00824C6E" w:rsidRDefault="00AF54FD" w:rsidP="00824C6E">
      <w:pPr>
        <w:jc w:val="right"/>
        <w:rPr>
          <w:sz w:val="20"/>
          <w:szCs w:val="20"/>
        </w:rPr>
      </w:pPr>
    </w:p>
    <w:p w:rsidR="00AF54FD" w:rsidRDefault="00AF54FD" w:rsidP="00D046AA">
      <w:pPr>
        <w:jc w:val="center"/>
        <w:rPr>
          <w:b/>
        </w:rPr>
      </w:pPr>
      <w:r>
        <w:rPr>
          <w:b/>
        </w:rPr>
        <w:t>П</w:t>
      </w:r>
      <w:r w:rsidRPr="007E49B8">
        <w:rPr>
          <w:b/>
        </w:rPr>
        <w:t xml:space="preserve">лан </w:t>
      </w:r>
      <w:r w:rsidRPr="00FC7B49">
        <w:rPr>
          <w:b/>
        </w:rPr>
        <w:t>мероприятий по подготовке</w:t>
      </w:r>
      <w:r>
        <w:rPr>
          <w:b/>
        </w:rPr>
        <w:t xml:space="preserve"> муниципальных казенных </w:t>
      </w:r>
    </w:p>
    <w:p w:rsidR="00AF54FD" w:rsidRPr="007E49B8" w:rsidRDefault="00AF54FD" w:rsidP="00572365">
      <w:pPr>
        <w:jc w:val="center"/>
        <w:rPr>
          <w:b/>
        </w:rPr>
      </w:pPr>
      <w:r>
        <w:rPr>
          <w:b/>
        </w:rPr>
        <w:t xml:space="preserve">образовательных учреждений, расположенных на территории  Таборинского муниципального района, </w:t>
      </w:r>
      <w:r w:rsidRPr="00FC7B49">
        <w:rPr>
          <w:b/>
        </w:rPr>
        <w:t xml:space="preserve">к </w:t>
      </w:r>
      <w:r>
        <w:rPr>
          <w:b/>
        </w:rPr>
        <w:t>2016</w:t>
      </w:r>
      <w:r w:rsidRPr="00FC7B49">
        <w:rPr>
          <w:b/>
        </w:rPr>
        <w:t>/201</w:t>
      </w:r>
      <w:r>
        <w:rPr>
          <w:b/>
        </w:rPr>
        <w:t>7</w:t>
      </w:r>
      <w:r w:rsidRPr="00FC7B49">
        <w:rPr>
          <w:b/>
          <w:i/>
        </w:rPr>
        <w:t xml:space="preserve"> </w:t>
      </w:r>
      <w:r w:rsidRPr="00FC7B49">
        <w:rPr>
          <w:b/>
        </w:rPr>
        <w:t>учебному году</w:t>
      </w:r>
    </w:p>
    <w:p w:rsidR="00AF54FD" w:rsidRPr="00230DC5" w:rsidRDefault="00AF54FD" w:rsidP="00D046AA">
      <w:pPr>
        <w:jc w:val="center"/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"/>
        <w:gridCol w:w="5245"/>
        <w:gridCol w:w="1984"/>
        <w:gridCol w:w="2552"/>
      </w:tblGrid>
      <w:tr w:rsidR="00AF54FD" w:rsidRPr="004C2049" w:rsidTr="00A12CFD">
        <w:tc>
          <w:tcPr>
            <w:tcW w:w="502" w:type="dxa"/>
          </w:tcPr>
          <w:p w:rsidR="00AF54FD" w:rsidRPr="004C2049" w:rsidRDefault="00AF54FD" w:rsidP="006B609A">
            <w:pPr>
              <w:jc w:val="center"/>
            </w:pPr>
            <w:r w:rsidRPr="004C2049">
              <w:t xml:space="preserve">№ </w:t>
            </w:r>
          </w:p>
          <w:p w:rsidR="00AF54FD" w:rsidRPr="004C2049" w:rsidRDefault="00AF54FD" w:rsidP="006B609A">
            <w:pPr>
              <w:jc w:val="center"/>
            </w:pPr>
            <w:r w:rsidRPr="004C2049">
              <w:t>п/п</w:t>
            </w:r>
          </w:p>
        </w:tc>
        <w:tc>
          <w:tcPr>
            <w:tcW w:w="5245" w:type="dxa"/>
          </w:tcPr>
          <w:p w:rsidR="00AF54FD" w:rsidRPr="004C2049" w:rsidRDefault="00AF54FD" w:rsidP="006B609A">
            <w:pPr>
              <w:jc w:val="center"/>
            </w:pPr>
            <w:r w:rsidRPr="004C2049">
              <w:t>Наименование мероприятия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>Сроки</w:t>
            </w:r>
          </w:p>
          <w:p w:rsidR="00AF54FD" w:rsidRPr="004C2049" w:rsidRDefault="00AF54FD" w:rsidP="006B609A">
            <w:pPr>
              <w:jc w:val="center"/>
            </w:pPr>
            <w:r w:rsidRPr="004C2049">
              <w:t>исполнения</w:t>
            </w:r>
          </w:p>
        </w:tc>
        <w:tc>
          <w:tcPr>
            <w:tcW w:w="2552" w:type="dxa"/>
          </w:tcPr>
          <w:p w:rsidR="00AF54FD" w:rsidRPr="004C2049" w:rsidRDefault="00AF54FD" w:rsidP="006B609A">
            <w:pPr>
              <w:jc w:val="center"/>
            </w:pPr>
            <w:r w:rsidRPr="004C2049">
              <w:t>Ответственные за выполнение мероприятия</w:t>
            </w:r>
          </w:p>
        </w:tc>
      </w:tr>
    </w:tbl>
    <w:p w:rsidR="00AF54FD" w:rsidRPr="00EE5534" w:rsidRDefault="00AF54FD" w:rsidP="00D046AA">
      <w:pPr>
        <w:jc w:val="center"/>
        <w:rPr>
          <w:sz w:val="2"/>
          <w:szCs w:val="2"/>
          <w:lang w:val="en-US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207"/>
        <w:gridCol w:w="1984"/>
        <w:gridCol w:w="2552"/>
      </w:tblGrid>
      <w:tr w:rsidR="00AF54FD" w:rsidRPr="004C2049" w:rsidTr="00247A71">
        <w:trPr>
          <w:tblHeader/>
        </w:trPr>
        <w:tc>
          <w:tcPr>
            <w:tcW w:w="540" w:type="dxa"/>
          </w:tcPr>
          <w:p w:rsidR="00AF54FD" w:rsidRPr="004C2049" w:rsidRDefault="00AF54FD" w:rsidP="006B609A">
            <w:pPr>
              <w:jc w:val="center"/>
              <w:rPr>
                <w:lang w:val="en-US"/>
              </w:rPr>
            </w:pPr>
            <w:r w:rsidRPr="004C2049">
              <w:rPr>
                <w:lang w:val="en-US"/>
              </w:rPr>
              <w:t>1</w:t>
            </w:r>
          </w:p>
        </w:tc>
        <w:tc>
          <w:tcPr>
            <w:tcW w:w="5207" w:type="dxa"/>
          </w:tcPr>
          <w:p w:rsidR="00AF54FD" w:rsidRPr="004C2049" w:rsidRDefault="00AF54FD" w:rsidP="006B609A">
            <w:pPr>
              <w:jc w:val="center"/>
              <w:rPr>
                <w:lang w:val="en-US"/>
              </w:rPr>
            </w:pPr>
            <w:r w:rsidRPr="004C2049">
              <w:rPr>
                <w:lang w:val="en-US"/>
              </w:rPr>
              <w:t>2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  <w:rPr>
                <w:lang w:val="en-US"/>
              </w:rPr>
            </w:pPr>
            <w:r w:rsidRPr="004C2049">
              <w:rPr>
                <w:lang w:val="en-US"/>
              </w:rPr>
              <w:t>3</w:t>
            </w:r>
          </w:p>
        </w:tc>
        <w:tc>
          <w:tcPr>
            <w:tcW w:w="2552" w:type="dxa"/>
          </w:tcPr>
          <w:p w:rsidR="00AF54FD" w:rsidRPr="004C2049" w:rsidRDefault="00AF54FD" w:rsidP="006B609A">
            <w:pPr>
              <w:jc w:val="center"/>
              <w:rPr>
                <w:lang w:val="en-US"/>
              </w:rPr>
            </w:pPr>
            <w:r w:rsidRPr="004C2049">
              <w:rPr>
                <w:lang w:val="en-US"/>
              </w:rPr>
              <w:t>4</w:t>
            </w:r>
          </w:p>
        </w:tc>
      </w:tr>
      <w:tr w:rsidR="00AF54FD" w:rsidRPr="004C2049" w:rsidTr="00247A71">
        <w:tc>
          <w:tcPr>
            <w:tcW w:w="540" w:type="dxa"/>
          </w:tcPr>
          <w:p w:rsidR="00AF54FD" w:rsidRPr="004C2049" w:rsidRDefault="00AF54FD" w:rsidP="00F9522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641" w:hanging="357"/>
              <w:textAlignment w:val="baseline"/>
            </w:pPr>
          </w:p>
        </w:tc>
        <w:tc>
          <w:tcPr>
            <w:tcW w:w="5207" w:type="dxa"/>
          </w:tcPr>
          <w:p w:rsidR="00AF54FD" w:rsidRPr="004C2049" w:rsidRDefault="00AF54FD" w:rsidP="00F95227">
            <w:r w:rsidRPr="004C2049">
              <w:t>Формирование реестра и сводного графика проведения оценки готовности муниципальных казенных образовательных учреждений Таборинского муниципального района</w:t>
            </w:r>
            <w:r>
              <w:t>, принимаемых к 2016/2017</w:t>
            </w:r>
            <w:r w:rsidRPr="004C2049">
              <w:t xml:space="preserve"> учебному году, представление указанного реестра в надзорные органы 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 xml:space="preserve">июнь </w:t>
            </w:r>
          </w:p>
          <w:p w:rsidR="00AF54FD" w:rsidRPr="004C2049" w:rsidRDefault="00AF54FD" w:rsidP="006B609A">
            <w:pPr>
              <w:jc w:val="center"/>
              <w:rPr>
                <w:b/>
              </w:rPr>
            </w:pPr>
            <w:r>
              <w:t>2016 года</w:t>
            </w:r>
          </w:p>
        </w:tc>
        <w:tc>
          <w:tcPr>
            <w:tcW w:w="2552" w:type="dxa"/>
          </w:tcPr>
          <w:p w:rsidR="00AF54FD" w:rsidRPr="004C2049" w:rsidRDefault="00AF54FD" w:rsidP="006B609A">
            <w:pPr>
              <w:jc w:val="both"/>
            </w:pPr>
            <w:r w:rsidRPr="004C2049">
              <w:t>МОУО Таборинского муниципального района, муниципальные казенные общеобразовательные учреждения Таборинского муниципального района</w:t>
            </w:r>
          </w:p>
        </w:tc>
      </w:tr>
      <w:tr w:rsidR="00AF54FD" w:rsidRPr="004C2049" w:rsidTr="00247A71">
        <w:trPr>
          <w:trHeight w:val="2830"/>
        </w:trPr>
        <w:tc>
          <w:tcPr>
            <w:tcW w:w="540" w:type="dxa"/>
          </w:tcPr>
          <w:p w:rsidR="00AF54FD" w:rsidRPr="004C2049" w:rsidRDefault="00AF54FD" w:rsidP="00F9522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641" w:hanging="357"/>
              <w:textAlignment w:val="baseline"/>
            </w:pPr>
          </w:p>
        </w:tc>
        <w:tc>
          <w:tcPr>
            <w:tcW w:w="5207" w:type="dxa"/>
          </w:tcPr>
          <w:p w:rsidR="00AF54FD" w:rsidRDefault="00AF54FD" w:rsidP="00F95227">
            <w:r>
              <w:t>Формирование муниципальной</w:t>
            </w:r>
          </w:p>
          <w:p w:rsidR="00AF54FD" w:rsidRPr="004C2049" w:rsidRDefault="00AF54FD" w:rsidP="00F95227">
            <w:r>
              <w:t>межведомственной комиссии и утверждение графика</w:t>
            </w:r>
            <w:r w:rsidRPr="004C2049">
              <w:t xml:space="preserve"> проведения оценки готовности  муниципальных казенных образовательных учреждений Таборинского муниципального района</w:t>
            </w:r>
            <w:r>
              <w:t>, к 2016</w:t>
            </w:r>
            <w:r w:rsidRPr="004C2049">
              <w:t>/</w:t>
            </w:r>
            <w:r>
              <w:t>2017</w:t>
            </w:r>
            <w:r w:rsidRPr="004C2049">
              <w:t xml:space="preserve"> учебному году, согласование их с надзорными органами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>июнь</w:t>
            </w:r>
          </w:p>
          <w:p w:rsidR="00AF54FD" w:rsidRPr="004C2049" w:rsidRDefault="00AF54FD" w:rsidP="006B609A">
            <w:pPr>
              <w:jc w:val="center"/>
            </w:pPr>
            <w:r>
              <w:t xml:space="preserve">2016 </w:t>
            </w:r>
            <w:r w:rsidRPr="004C2049">
              <w:t>года</w:t>
            </w:r>
          </w:p>
        </w:tc>
        <w:tc>
          <w:tcPr>
            <w:tcW w:w="2552" w:type="dxa"/>
          </w:tcPr>
          <w:p w:rsidR="00AF54FD" w:rsidRPr="004C2049" w:rsidRDefault="00AF54FD" w:rsidP="006B609A">
            <w:pPr>
              <w:jc w:val="both"/>
            </w:pPr>
            <w:r w:rsidRPr="004C2049">
              <w:t>МОУО Таборинского муниципального района, муниципальные казенные общеобразовательные учреждения Таборинского муниципального района</w:t>
            </w:r>
          </w:p>
        </w:tc>
      </w:tr>
      <w:tr w:rsidR="00AF54FD" w:rsidRPr="004C2049" w:rsidTr="00247A71">
        <w:tc>
          <w:tcPr>
            <w:tcW w:w="540" w:type="dxa"/>
          </w:tcPr>
          <w:p w:rsidR="00AF54FD" w:rsidRPr="004C2049" w:rsidRDefault="00AF54FD" w:rsidP="00247A7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641" w:hanging="357"/>
              <w:textAlignment w:val="baseline"/>
            </w:pPr>
          </w:p>
        </w:tc>
        <w:tc>
          <w:tcPr>
            <w:tcW w:w="5207" w:type="dxa"/>
          </w:tcPr>
          <w:p w:rsidR="00AF54FD" w:rsidRDefault="00AF54FD" w:rsidP="00F95227">
            <w:r w:rsidRPr="004C2049">
              <w:t xml:space="preserve">Приемка муниципальных казенных </w:t>
            </w:r>
            <w:r>
              <w:t xml:space="preserve">общеобразовательных </w:t>
            </w:r>
            <w:r w:rsidRPr="004C2049">
              <w:t>учреждений Таборинского муниципального района</w:t>
            </w:r>
            <w:r>
              <w:t>, к 2016/2017</w:t>
            </w:r>
            <w:r w:rsidRPr="004C2049">
              <w:t xml:space="preserve"> учебному году муниципальными межведомственными комиссиями</w:t>
            </w:r>
          </w:p>
          <w:p w:rsidR="00AF54FD" w:rsidRDefault="00AF54FD" w:rsidP="00F95227"/>
          <w:p w:rsidR="00AF54FD" w:rsidRDefault="00AF54FD" w:rsidP="006B609A">
            <w:pPr>
              <w:jc w:val="both"/>
            </w:pPr>
          </w:p>
          <w:p w:rsidR="00AF54FD" w:rsidRDefault="00AF54FD" w:rsidP="006B609A">
            <w:pPr>
              <w:jc w:val="both"/>
            </w:pPr>
          </w:p>
          <w:p w:rsidR="00AF54FD" w:rsidRDefault="00AF54FD" w:rsidP="006B609A">
            <w:pPr>
              <w:jc w:val="both"/>
            </w:pPr>
          </w:p>
          <w:p w:rsidR="00AF54FD" w:rsidRDefault="00AF54FD" w:rsidP="006B609A">
            <w:pPr>
              <w:jc w:val="both"/>
            </w:pPr>
          </w:p>
          <w:p w:rsidR="00AF54FD" w:rsidRDefault="00AF54FD" w:rsidP="006B609A">
            <w:pPr>
              <w:jc w:val="both"/>
            </w:pPr>
          </w:p>
          <w:p w:rsidR="00AF54FD" w:rsidRDefault="00AF54FD" w:rsidP="006B609A">
            <w:pPr>
              <w:jc w:val="both"/>
            </w:pPr>
          </w:p>
          <w:p w:rsidR="00AF54FD" w:rsidRPr="004C2049" w:rsidRDefault="00AF54FD" w:rsidP="006B609A">
            <w:pPr>
              <w:jc w:val="both"/>
            </w:pPr>
            <w:r w:rsidRPr="004C2049">
              <w:t>Приемка муниципальных казенных образовательных учреждений Таборинского муниципального района</w:t>
            </w:r>
            <w:r>
              <w:t>, к 2016/2017</w:t>
            </w:r>
            <w:r w:rsidRPr="004C2049">
              <w:t xml:space="preserve"> учебному году муниципальными межведомственными комиссиями</w:t>
            </w:r>
            <w:r>
              <w:t xml:space="preserve"> (по согласованию), за исключением образовательных учреждений, указанных в абзаце 1 пункта 3 настоящего плана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 xml:space="preserve">первый этап – </w:t>
            </w:r>
          </w:p>
          <w:p w:rsidR="00AF54FD" w:rsidRPr="004C2049" w:rsidRDefault="00AF54FD" w:rsidP="006B609A">
            <w:pPr>
              <w:jc w:val="center"/>
            </w:pPr>
            <w:r>
              <w:t>до 15 июля 2016</w:t>
            </w:r>
            <w:r w:rsidRPr="004C2049">
              <w:t xml:space="preserve"> года;</w:t>
            </w:r>
          </w:p>
          <w:p w:rsidR="00AF54FD" w:rsidRPr="004C2049" w:rsidRDefault="00AF54FD" w:rsidP="006B609A">
            <w:pPr>
              <w:jc w:val="center"/>
            </w:pPr>
            <w:r w:rsidRPr="004C2049">
              <w:t xml:space="preserve">второй этап – </w:t>
            </w:r>
          </w:p>
          <w:p w:rsidR="00AF54FD" w:rsidRPr="004C2049" w:rsidRDefault="00AF54FD" w:rsidP="006B609A">
            <w:pPr>
              <w:jc w:val="center"/>
            </w:pPr>
            <w:r>
              <w:t>до 01 августа 2016</w:t>
            </w:r>
            <w:r w:rsidRPr="004C2049">
              <w:t xml:space="preserve"> года;</w:t>
            </w:r>
          </w:p>
          <w:p w:rsidR="00AF54FD" w:rsidRPr="004C2049" w:rsidRDefault="00AF54FD" w:rsidP="006B609A">
            <w:pPr>
              <w:jc w:val="center"/>
            </w:pPr>
            <w:r w:rsidRPr="004C2049">
              <w:t xml:space="preserve">третий этап – </w:t>
            </w:r>
          </w:p>
          <w:p w:rsidR="00AF54FD" w:rsidRDefault="00AF54FD" w:rsidP="006B609A">
            <w:pPr>
              <w:jc w:val="center"/>
            </w:pPr>
            <w:r w:rsidRPr="004C2049">
              <w:t xml:space="preserve">до 15 </w:t>
            </w:r>
            <w:r>
              <w:t>августа 2016</w:t>
            </w:r>
            <w:r w:rsidRPr="004C2049">
              <w:t xml:space="preserve"> года</w:t>
            </w:r>
          </w:p>
          <w:p w:rsidR="00AF54FD" w:rsidRDefault="00AF54FD" w:rsidP="006B609A">
            <w:pPr>
              <w:jc w:val="center"/>
            </w:pPr>
          </w:p>
          <w:p w:rsidR="00AF54FD" w:rsidRDefault="00AF54FD" w:rsidP="006B609A">
            <w:pPr>
              <w:jc w:val="center"/>
            </w:pPr>
          </w:p>
          <w:p w:rsidR="00AF54FD" w:rsidRDefault="00AF54FD" w:rsidP="006B609A">
            <w:pPr>
              <w:jc w:val="center"/>
            </w:pPr>
          </w:p>
          <w:p w:rsidR="00AF54FD" w:rsidRPr="004C2049" w:rsidRDefault="00AF54FD" w:rsidP="00573B8A">
            <w:pPr>
              <w:jc w:val="center"/>
            </w:pPr>
            <w:r>
              <w:t>с 01 июня до 25 августа 2016 года (по отдельному графику)</w:t>
            </w:r>
          </w:p>
        </w:tc>
        <w:tc>
          <w:tcPr>
            <w:tcW w:w="2552" w:type="dxa"/>
          </w:tcPr>
          <w:p w:rsidR="00AF54FD" w:rsidRPr="004C2049" w:rsidRDefault="00AF54FD" w:rsidP="006B609A">
            <w:pPr>
              <w:jc w:val="both"/>
            </w:pPr>
            <w:r w:rsidRPr="004C2049">
              <w:t xml:space="preserve">Администрация Таборинского муниципального района, МОУО Таборинского муниципального района, </w:t>
            </w:r>
          </w:p>
          <w:p w:rsidR="00AF54FD" w:rsidRDefault="00AF54FD" w:rsidP="006B609A">
            <w:pPr>
              <w:jc w:val="both"/>
            </w:pPr>
            <w:r w:rsidRPr="004C2049">
              <w:t>ФГУС «Центр гигиены и эпидемиологии Свердловской области» (по согласованию), отделение надзорной деятельности Таборинского муниципального района УНД ГУ МЧС России по Свердловской области (по согласованию), комиссия по делам несовершеннолетних и защите их прав (по согласованию), Таборинское сельское поселение, Кузнецовское сельское поселение, Унже-Павинское сельское поселение, ОГИБДД ММО МВД России «Тавдинский» (по согласованию)</w:t>
            </w:r>
          </w:p>
          <w:p w:rsidR="00AF54FD" w:rsidRPr="004C2049" w:rsidRDefault="00AF54FD" w:rsidP="006B609A">
            <w:pPr>
              <w:jc w:val="both"/>
            </w:pPr>
          </w:p>
        </w:tc>
      </w:tr>
      <w:tr w:rsidR="00AF54FD" w:rsidRPr="004C2049" w:rsidTr="00247A71">
        <w:tc>
          <w:tcPr>
            <w:tcW w:w="540" w:type="dxa"/>
          </w:tcPr>
          <w:p w:rsidR="00AF54FD" w:rsidRPr="004C2049" w:rsidRDefault="00AF54FD" w:rsidP="00D046AA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641" w:hanging="357"/>
              <w:jc w:val="center"/>
              <w:textAlignment w:val="baseline"/>
            </w:pPr>
          </w:p>
        </w:tc>
        <w:tc>
          <w:tcPr>
            <w:tcW w:w="5207" w:type="dxa"/>
          </w:tcPr>
          <w:p w:rsidR="00AF54FD" w:rsidRPr="004C2049" w:rsidRDefault="00AF54FD" w:rsidP="00573B8A">
            <w:pPr>
              <w:jc w:val="both"/>
            </w:pPr>
            <w:r w:rsidRPr="004C2049">
              <w:t>Размещение на сайтах муниципальных казенных образовательных учреждений Таборинского муниципального района</w:t>
            </w:r>
            <w:r>
              <w:t xml:space="preserve"> актов о готовности к 2016/2017</w:t>
            </w:r>
            <w:r w:rsidRPr="004C2049">
              <w:t xml:space="preserve"> учебному году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 xml:space="preserve">не позднее 7 дней после приемки </w:t>
            </w:r>
          </w:p>
        </w:tc>
        <w:tc>
          <w:tcPr>
            <w:tcW w:w="2552" w:type="dxa"/>
          </w:tcPr>
          <w:p w:rsidR="00AF54FD" w:rsidRPr="004C2049" w:rsidRDefault="00AF54FD" w:rsidP="00573B8A">
            <w:pPr>
              <w:jc w:val="both"/>
            </w:pPr>
            <w:r w:rsidRPr="004C2049">
              <w:t>муниципальные казенные образовательные учреждения Таборинского муниципального района</w:t>
            </w:r>
          </w:p>
        </w:tc>
      </w:tr>
      <w:tr w:rsidR="00AF54FD" w:rsidRPr="004C2049" w:rsidTr="00247A71">
        <w:tc>
          <w:tcPr>
            <w:tcW w:w="540" w:type="dxa"/>
          </w:tcPr>
          <w:p w:rsidR="00AF54FD" w:rsidRPr="004C2049" w:rsidRDefault="00AF54FD" w:rsidP="00D046AA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641" w:hanging="357"/>
              <w:jc w:val="center"/>
              <w:textAlignment w:val="baseline"/>
            </w:pPr>
          </w:p>
        </w:tc>
        <w:tc>
          <w:tcPr>
            <w:tcW w:w="5207" w:type="dxa"/>
          </w:tcPr>
          <w:p w:rsidR="00AF54FD" w:rsidRPr="004C2049" w:rsidRDefault="00AF54FD" w:rsidP="006B609A">
            <w:pPr>
              <w:jc w:val="both"/>
            </w:pPr>
            <w:r w:rsidRPr="004C2049">
              <w:t>Подготовка приказа Муниципального органа управления образованием Таборинского муниципального района о сроках и формах представления информации по подготовке и о готовности муниципальных казенных образовательных учреждений Таборинско</w:t>
            </w:r>
            <w:r>
              <w:t>го муниципального района, к 2016/2017</w:t>
            </w:r>
            <w:r w:rsidRPr="004C2049">
              <w:t xml:space="preserve"> учебному году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 xml:space="preserve">июнь </w:t>
            </w:r>
          </w:p>
          <w:p w:rsidR="00AF54FD" w:rsidRPr="004C2049" w:rsidRDefault="00AF54FD" w:rsidP="006B609A">
            <w:pPr>
              <w:jc w:val="center"/>
            </w:pPr>
            <w:r>
              <w:t>2016</w:t>
            </w:r>
            <w:r w:rsidRPr="004C2049">
              <w:t xml:space="preserve"> года</w:t>
            </w:r>
          </w:p>
        </w:tc>
        <w:tc>
          <w:tcPr>
            <w:tcW w:w="2552" w:type="dxa"/>
          </w:tcPr>
          <w:p w:rsidR="00AF54FD" w:rsidRPr="004C2049" w:rsidRDefault="00AF54FD" w:rsidP="006B609A">
            <w:pPr>
              <w:jc w:val="both"/>
            </w:pPr>
            <w:r w:rsidRPr="004C2049">
              <w:t>МОУО Таборинского муниципального района</w:t>
            </w:r>
          </w:p>
        </w:tc>
      </w:tr>
      <w:tr w:rsidR="00AF54FD" w:rsidRPr="004C2049" w:rsidTr="00247A71">
        <w:trPr>
          <w:trHeight w:val="66"/>
        </w:trPr>
        <w:tc>
          <w:tcPr>
            <w:tcW w:w="540" w:type="dxa"/>
          </w:tcPr>
          <w:p w:rsidR="00AF54FD" w:rsidRPr="004C2049" w:rsidRDefault="00AF54FD" w:rsidP="00D046AA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641" w:hanging="357"/>
              <w:jc w:val="center"/>
              <w:textAlignment w:val="baseline"/>
            </w:pPr>
          </w:p>
        </w:tc>
        <w:tc>
          <w:tcPr>
            <w:tcW w:w="5207" w:type="dxa"/>
          </w:tcPr>
          <w:p w:rsidR="00AF54FD" w:rsidRPr="004C2049" w:rsidRDefault="00AF54FD" w:rsidP="006B609A">
            <w:pPr>
              <w:jc w:val="both"/>
            </w:pPr>
            <w:r w:rsidRPr="004C2049">
              <w:t>Представление в Министерство общего и профессионального образования Свердловской области информации о готовности муниципальных казенных образовательных учреждений Таборинско</w:t>
            </w:r>
            <w:r>
              <w:t>го муниципального района, к 2016/2017</w:t>
            </w:r>
            <w:r w:rsidRPr="004C2049">
              <w:t xml:space="preserve"> учебному году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 xml:space="preserve">еженедельно </w:t>
            </w:r>
          </w:p>
          <w:p w:rsidR="00AF54FD" w:rsidRPr="004C2049" w:rsidRDefault="00AF54FD" w:rsidP="006B609A">
            <w:pPr>
              <w:jc w:val="center"/>
            </w:pPr>
            <w:r w:rsidRPr="004C2049">
              <w:t xml:space="preserve">с 01 июля </w:t>
            </w:r>
          </w:p>
          <w:p w:rsidR="00AF54FD" w:rsidRPr="004C2049" w:rsidRDefault="00AF54FD" w:rsidP="006B609A">
            <w:pPr>
              <w:jc w:val="center"/>
            </w:pPr>
            <w:r>
              <w:t>по 01 сентября 2016</w:t>
            </w:r>
            <w:r w:rsidRPr="004C2049">
              <w:t xml:space="preserve"> года</w:t>
            </w:r>
          </w:p>
        </w:tc>
        <w:tc>
          <w:tcPr>
            <w:tcW w:w="2552" w:type="dxa"/>
          </w:tcPr>
          <w:p w:rsidR="00AF54FD" w:rsidRPr="004C2049" w:rsidRDefault="00AF54FD" w:rsidP="00F95227">
            <w:pPr>
              <w:jc w:val="both"/>
            </w:pPr>
            <w:r w:rsidRPr="004C2049">
              <w:t xml:space="preserve">МОУО Таборинского муниципального района </w:t>
            </w:r>
          </w:p>
        </w:tc>
      </w:tr>
      <w:tr w:rsidR="00AF54FD" w:rsidRPr="004C2049" w:rsidTr="00247A71">
        <w:tc>
          <w:tcPr>
            <w:tcW w:w="540" w:type="dxa"/>
          </w:tcPr>
          <w:p w:rsidR="00AF54FD" w:rsidRPr="004C2049" w:rsidRDefault="00AF54FD" w:rsidP="00D046AA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641" w:hanging="357"/>
              <w:jc w:val="center"/>
              <w:textAlignment w:val="baseline"/>
            </w:pPr>
          </w:p>
        </w:tc>
        <w:tc>
          <w:tcPr>
            <w:tcW w:w="5207" w:type="dxa"/>
          </w:tcPr>
          <w:p w:rsidR="00AF54FD" w:rsidRPr="004C2049" w:rsidRDefault="00AF54FD" w:rsidP="006B609A">
            <w:pPr>
              <w:jc w:val="both"/>
            </w:pPr>
            <w:r w:rsidRPr="004C2049">
              <w:t>Проведение совещаний по вопросам подготовки муниципальных казенных образовательных учреждений Таборинско</w:t>
            </w:r>
            <w:r>
              <w:t>го муниципального района, к 2016/2017</w:t>
            </w:r>
            <w:r w:rsidRPr="004C2049">
              <w:t xml:space="preserve"> учебному году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>июнь-август</w:t>
            </w:r>
          </w:p>
          <w:p w:rsidR="00AF54FD" w:rsidRPr="004C2049" w:rsidRDefault="00AF54FD" w:rsidP="006B609A">
            <w:pPr>
              <w:jc w:val="center"/>
            </w:pPr>
            <w:r>
              <w:t>2016</w:t>
            </w:r>
            <w:r w:rsidRPr="004C2049">
              <w:t xml:space="preserve"> года</w:t>
            </w:r>
          </w:p>
        </w:tc>
        <w:tc>
          <w:tcPr>
            <w:tcW w:w="2552" w:type="dxa"/>
          </w:tcPr>
          <w:p w:rsidR="00AF54FD" w:rsidRPr="004C2049" w:rsidRDefault="00AF54FD" w:rsidP="006B609A">
            <w:pPr>
              <w:jc w:val="both"/>
            </w:pPr>
            <w:r w:rsidRPr="004C2049">
              <w:t xml:space="preserve">муниципальные казенные образовательные учреждения Таборинского муниципального района, МОУО Таборинского муниципального района </w:t>
            </w:r>
          </w:p>
        </w:tc>
      </w:tr>
      <w:tr w:rsidR="00AF54FD" w:rsidRPr="004C2049" w:rsidTr="00247A71">
        <w:tc>
          <w:tcPr>
            <w:tcW w:w="540" w:type="dxa"/>
          </w:tcPr>
          <w:p w:rsidR="00AF54FD" w:rsidRPr="004C2049" w:rsidRDefault="00AF54FD" w:rsidP="00D046AA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left="641" w:hanging="357"/>
              <w:jc w:val="center"/>
              <w:textAlignment w:val="baseline"/>
            </w:pPr>
          </w:p>
        </w:tc>
        <w:tc>
          <w:tcPr>
            <w:tcW w:w="5207" w:type="dxa"/>
          </w:tcPr>
          <w:p w:rsidR="00AF54FD" w:rsidRPr="004C2049" w:rsidRDefault="00AF54FD" w:rsidP="006B609A">
            <w:pPr>
              <w:jc w:val="both"/>
            </w:pPr>
            <w:r>
              <w:t>Подготовка доклада</w:t>
            </w:r>
            <w:r w:rsidRPr="004C2049">
              <w:t xml:space="preserve"> о готовности муниципальных казенных образовательных учреждений Таб</w:t>
            </w:r>
            <w:r>
              <w:t>оринского муниципального района</w:t>
            </w:r>
            <w:r w:rsidRPr="004C2049">
              <w:t xml:space="preserve"> к</w:t>
            </w:r>
            <w:r>
              <w:t xml:space="preserve"> 2016</w:t>
            </w:r>
            <w:r w:rsidRPr="004C2049">
              <w:t>/</w:t>
            </w:r>
            <w:r>
              <w:t>2017 учебному году</w:t>
            </w:r>
          </w:p>
        </w:tc>
        <w:tc>
          <w:tcPr>
            <w:tcW w:w="1984" w:type="dxa"/>
          </w:tcPr>
          <w:p w:rsidR="00AF54FD" w:rsidRPr="004C2049" w:rsidRDefault="00AF54FD" w:rsidP="006B609A">
            <w:pPr>
              <w:jc w:val="center"/>
            </w:pPr>
            <w:r w:rsidRPr="004C2049">
              <w:t>август</w:t>
            </w:r>
          </w:p>
          <w:p w:rsidR="00AF54FD" w:rsidRPr="004C2049" w:rsidRDefault="00AF54FD" w:rsidP="006B609A">
            <w:pPr>
              <w:jc w:val="center"/>
            </w:pPr>
            <w:r>
              <w:t>2016</w:t>
            </w:r>
            <w:r w:rsidRPr="004C2049">
              <w:t xml:space="preserve"> года</w:t>
            </w:r>
          </w:p>
        </w:tc>
        <w:tc>
          <w:tcPr>
            <w:tcW w:w="2552" w:type="dxa"/>
          </w:tcPr>
          <w:p w:rsidR="00AF54FD" w:rsidRPr="004C2049" w:rsidRDefault="00AF54FD" w:rsidP="00F95227">
            <w:pPr>
              <w:jc w:val="both"/>
            </w:pPr>
            <w:r w:rsidRPr="004C2049">
              <w:t xml:space="preserve">МОУО Таборинского муниципального </w:t>
            </w:r>
            <w:r>
              <w:t>района</w:t>
            </w:r>
            <w:r w:rsidRPr="004C2049">
              <w:t xml:space="preserve"> </w:t>
            </w:r>
          </w:p>
        </w:tc>
      </w:tr>
    </w:tbl>
    <w:p w:rsidR="00AF54FD" w:rsidRDefault="00AF54FD" w:rsidP="008D1FA9">
      <w:pPr>
        <w:jc w:val="center"/>
        <w:rPr>
          <w:b/>
          <w:sz w:val="26"/>
          <w:szCs w:val="26"/>
        </w:rPr>
      </w:pPr>
    </w:p>
    <w:p w:rsidR="00AF54FD" w:rsidRDefault="00AF54FD" w:rsidP="00D046AA">
      <w:pPr>
        <w:jc w:val="right"/>
        <w:rPr>
          <w:sz w:val="20"/>
          <w:szCs w:val="20"/>
        </w:rPr>
      </w:pPr>
    </w:p>
    <w:p w:rsidR="00AF54FD" w:rsidRDefault="00AF54FD" w:rsidP="00D046AA">
      <w:pPr>
        <w:jc w:val="right"/>
        <w:rPr>
          <w:sz w:val="20"/>
          <w:szCs w:val="20"/>
        </w:rPr>
      </w:pPr>
    </w:p>
    <w:p w:rsidR="00AF54FD" w:rsidRDefault="00AF54FD" w:rsidP="00F95227">
      <w:pPr>
        <w:rPr>
          <w:sz w:val="20"/>
          <w:szCs w:val="20"/>
        </w:rPr>
      </w:pPr>
    </w:p>
    <w:sectPr w:rsidR="00AF54FD" w:rsidSect="00247A71">
      <w:pgSz w:w="11906" w:h="16838"/>
      <w:pgMar w:top="1134" w:right="851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4FD" w:rsidRDefault="00AF54FD" w:rsidP="008D1FA9">
      <w:r>
        <w:separator/>
      </w:r>
    </w:p>
  </w:endnote>
  <w:endnote w:type="continuationSeparator" w:id="1">
    <w:p w:rsidR="00AF54FD" w:rsidRDefault="00AF54FD" w:rsidP="008D1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4FD" w:rsidRDefault="00AF54FD" w:rsidP="008D1FA9">
      <w:r>
        <w:separator/>
      </w:r>
    </w:p>
  </w:footnote>
  <w:footnote w:type="continuationSeparator" w:id="1">
    <w:p w:rsidR="00AF54FD" w:rsidRDefault="00AF54FD" w:rsidP="008D1F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85D11"/>
    <w:multiLevelType w:val="hybridMultilevel"/>
    <w:tmpl w:val="CAF82F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94282A58">
      <w:start w:val="1"/>
      <w:numFmt w:val="decimal"/>
      <w:lvlText w:val="%2)"/>
      <w:lvlJc w:val="left"/>
      <w:pPr>
        <w:ind w:left="21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43BA7C15"/>
    <w:multiLevelType w:val="hybridMultilevel"/>
    <w:tmpl w:val="246809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A1B396B"/>
    <w:multiLevelType w:val="hybridMultilevel"/>
    <w:tmpl w:val="6310B494"/>
    <w:lvl w:ilvl="0" w:tplc="1D92E40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3E1867D0">
      <w:start w:val="1"/>
      <w:numFmt w:val="decimal"/>
      <w:lvlText w:val="%2)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2" w:tplc="44D654F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9B41AAB"/>
    <w:multiLevelType w:val="multilevel"/>
    <w:tmpl w:val="2B5E3F30"/>
    <w:lvl w:ilvl="0">
      <w:start w:val="1"/>
      <w:numFmt w:val="decimal"/>
      <w:lvlText w:val="%1."/>
      <w:lvlJc w:val="left"/>
      <w:pPr>
        <w:ind w:left="1886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03A"/>
    <w:rsid w:val="000232CF"/>
    <w:rsid w:val="00040988"/>
    <w:rsid w:val="0005147D"/>
    <w:rsid w:val="000816CA"/>
    <w:rsid w:val="000826C6"/>
    <w:rsid w:val="000C6300"/>
    <w:rsid w:val="0012524B"/>
    <w:rsid w:val="001607F2"/>
    <w:rsid w:val="0019646A"/>
    <w:rsid w:val="001B703A"/>
    <w:rsid w:val="001D6D7A"/>
    <w:rsid w:val="001E5538"/>
    <w:rsid w:val="001E5CEA"/>
    <w:rsid w:val="00205863"/>
    <w:rsid w:val="00211B40"/>
    <w:rsid w:val="00217690"/>
    <w:rsid w:val="00230DC5"/>
    <w:rsid w:val="00247A71"/>
    <w:rsid w:val="00252E97"/>
    <w:rsid w:val="00285A3C"/>
    <w:rsid w:val="002C6231"/>
    <w:rsid w:val="002C75FC"/>
    <w:rsid w:val="002D16BF"/>
    <w:rsid w:val="002D1AAF"/>
    <w:rsid w:val="002D51AB"/>
    <w:rsid w:val="002F431A"/>
    <w:rsid w:val="003512F3"/>
    <w:rsid w:val="003836C7"/>
    <w:rsid w:val="00416B8D"/>
    <w:rsid w:val="00437A5C"/>
    <w:rsid w:val="00480A6D"/>
    <w:rsid w:val="004A328A"/>
    <w:rsid w:val="004B0771"/>
    <w:rsid w:val="004B1685"/>
    <w:rsid w:val="004B4977"/>
    <w:rsid w:val="004C2049"/>
    <w:rsid w:val="004C3120"/>
    <w:rsid w:val="004D5B8D"/>
    <w:rsid w:val="00552ED4"/>
    <w:rsid w:val="005557A2"/>
    <w:rsid w:val="00572365"/>
    <w:rsid w:val="00573B8A"/>
    <w:rsid w:val="00580033"/>
    <w:rsid w:val="00582A91"/>
    <w:rsid w:val="005B417C"/>
    <w:rsid w:val="005C5241"/>
    <w:rsid w:val="005D4C95"/>
    <w:rsid w:val="005E052F"/>
    <w:rsid w:val="006077D7"/>
    <w:rsid w:val="00614199"/>
    <w:rsid w:val="00636151"/>
    <w:rsid w:val="006B609A"/>
    <w:rsid w:val="006B7647"/>
    <w:rsid w:val="006F604D"/>
    <w:rsid w:val="007057A6"/>
    <w:rsid w:val="007322C8"/>
    <w:rsid w:val="00772F19"/>
    <w:rsid w:val="00773C50"/>
    <w:rsid w:val="007760F8"/>
    <w:rsid w:val="007A21BD"/>
    <w:rsid w:val="007B5B70"/>
    <w:rsid w:val="007D4DB0"/>
    <w:rsid w:val="007E49B8"/>
    <w:rsid w:val="007F6696"/>
    <w:rsid w:val="00824C6E"/>
    <w:rsid w:val="00841EF9"/>
    <w:rsid w:val="00854E0E"/>
    <w:rsid w:val="008742FC"/>
    <w:rsid w:val="00880ACC"/>
    <w:rsid w:val="00884480"/>
    <w:rsid w:val="00893DD1"/>
    <w:rsid w:val="008C3636"/>
    <w:rsid w:val="008D1FA9"/>
    <w:rsid w:val="009269F0"/>
    <w:rsid w:val="009328D1"/>
    <w:rsid w:val="00940F29"/>
    <w:rsid w:val="00943C4F"/>
    <w:rsid w:val="00956DDD"/>
    <w:rsid w:val="00982D39"/>
    <w:rsid w:val="009A2B69"/>
    <w:rsid w:val="009E05C5"/>
    <w:rsid w:val="00A06393"/>
    <w:rsid w:val="00A12CFD"/>
    <w:rsid w:val="00A37698"/>
    <w:rsid w:val="00A56BCF"/>
    <w:rsid w:val="00A621AC"/>
    <w:rsid w:val="00A73099"/>
    <w:rsid w:val="00A76A2A"/>
    <w:rsid w:val="00A92BBF"/>
    <w:rsid w:val="00AD0936"/>
    <w:rsid w:val="00AD5144"/>
    <w:rsid w:val="00AF54FD"/>
    <w:rsid w:val="00B27CB8"/>
    <w:rsid w:val="00B6122F"/>
    <w:rsid w:val="00B62BF0"/>
    <w:rsid w:val="00B63A97"/>
    <w:rsid w:val="00B729CC"/>
    <w:rsid w:val="00B8465A"/>
    <w:rsid w:val="00B9574E"/>
    <w:rsid w:val="00BD55A3"/>
    <w:rsid w:val="00C12036"/>
    <w:rsid w:val="00C27797"/>
    <w:rsid w:val="00C30399"/>
    <w:rsid w:val="00C53AB1"/>
    <w:rsid w:val="00C64432"/>
    <w:rsid w:val="00CA6368"/>
    <w:rsid w:val="00CB64F4"/>
    <w:rsid w:val="00D046AA"/>
    <w:rsid w:val="00D122C6"/>
    <w:rsid w:val="00D70D82"/>
    <w:rsid w:val="00D8035F"/>
    <w:rsid w:val="00DF7267"/>
    <w:rsid w:val="00DF7E8D"/>
    <w:rsid w:val="00E00C6F"/>
    <w:rsid w:val="00E016E6"/>
    <w:rsid w:val="00E15D55"/>
    <w:rsid w:val="00E257F1"/>
    <w:rsid w:val="00E5267C"/>
    <w:rsid w:val="00E733E0"/>
    <w:rsid w:val="00E8078B"/>
    <w:rsid w:val="00E97980"/>
    <w:rsid w:val="00EA2196"/>
    <w:rsid w:val="00EB1A87"/>
    <w:rsid w:val="00EE5534"/>
    <w:rsid w:val="00EE6A7D"/>
    <w:rsid w:val="00F02436"/>
    <w:rsid w:val="00F06C05"/>
    <w:rsid w:val="00F137F5"/>
    <w:rsid w:val="00F42AF3"/>
    <w:rsid w:val="00F55F44"/>
    <w:rsid w:val="00F72F2F"/>
    <w:rsid w:val="00F84A02"/>
    <w:rsid w:val="00F95227"/>
    <w:rsid w:val="00FA3818"/>
    <w:rsid w:val="00FC20ED"/>
    <w:rsid w:val="00FC7B49"/>
    <w:rsid w:val="00FE6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B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5B8D"/>
    <w:pPr>
      <w:keepNext/>
      <w:jc w:val="center"/>
      <w:outlineLvl w:val="0"/>
    </w:pPr>
    <w:rPr>
      <w:b/>
      <w:bCs/>
      <w:i/>
      <w:i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5B8D"/>
    <w:pPr>
      <w:keepNext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5B8D"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31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C312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C3120"/>
    <w:rPr>
      <w:rFonts w:ascii="Cambria" w:hAnsi="Cambria" w:cs="Times New Roman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4D5B8D"/>
    <w:pPr>
      <w:jc w:val="center"/>
    </w:pPr>
    <w:rPr>
      <w:b/>
      <w:bCs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B703A"/>
    <w:rPr>
      <w:rFonts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4D5B8D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3120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4D5B8D"/>
    <w:pPr>
      <w:jc w:val="both"/>
    </w:pPr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C3120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rsid w:val="004D5B8D"/>
    <w:pPr>
      <w:jc w:val="center"/>
    </w:pPr>
    <w:rPr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4C3120"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CB64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9574E"/>
    <w:pPr>
      <w:ind w:left="708"/>
    </w:pPr>
  </w:style>
  <w:style w:type="paragraph" w:styleId="Header">
    <w:name w:val="header"/>
    <w:basedOn w:val="Normal"/>
    <w:link w:val="HeaderChar"/>
    <w:uiPriority w:val="99"/>
    <w:semiHidden/>
    <w:rsid w:val="008D1FA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1FA9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8D1F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1FA9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9E05C5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E05C5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803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035F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rsid w:val="00D046A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046A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5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4</Pages>
  <Words>1230</Words>
  <Characters>7016</Characters>
  <Application>Microsoft Office Outlook</Application>
  <DocSecurity>0</DocSecurity>
  <Lines>0</Lines>
  <Paragraphs>0</Paragraphs>
  <ScaleCrop>false</ScaleCrop>
  <Company>Master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администрации Слободо-Туринского</dc:title>
  <dc:subject/>
  <dc:creator>VIC</dc:creator>
  <cp:keywords/>
  <dc:description/>
  <cp:lastModifiedBy>User</cp:lastModifiedBy>
  <cp:revision>4</cp:revision>
  <cp:lastPrinted>2016-04-07T05:34:00Z</cp:lastPrinted>
  <dcterms:created xsi:type="dcterms:W3CDTF">2016-04-06T09:55:00Z</dcterms:created>
  <dcterms:modified xsi:type="dcterms:W3CDTF">2016-04-07T05:35:00Z</dcterms:modified>
</cp:coreProperties>
</file>