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51" w:rsidRDefault="006F6751" w:rsidP="000360C2">
      <w:pPr>
        <w:pStyle w:val="Title"/>
        <w:rPr>
          <w:sz w:val="28"/>
        </w:rPr>
      </w:pPr>
    </w:p>
    <w:p w:rsidR="006F6751" w:rsidRDefault="006F6751" w:rsidP="000360C2">
      <w:pPr>
        <w:pStyle w:val="Title"/>
        <w:rPr>
          <w:szCs w:val="28"/>
        </w:rPr>
      </w:pPr>
      <w:r w:rsidRPr="00815574">
        <w:rPr>
          <w:noProof/>
          <w:sz w:val="24"/>
        </w:rPr>
        <w:pict>
          <v:shape id="Рисунок 1" o:spid="_x0000_i1031" type="#_x0000_t75" alt="tbrr-g" style="width:41.25pt;height:80.25pt;visibility:visible">
            <v:imagedata r:id="rId7" o:title=""/>
          </v:shape>
        </w:pict>
      </w:r>
    </w:p>
    <w:p w:rsidR="006F6751" w:rsidRDefault="006F6751" w:rsidP="000360C2">
      <w:pPr>
        <w:pStyle w:val="Title"/>
        <w:rPr>
          <w:szCs w:val="28"/>
        </w:rPr>
      </w:pPr>
    </w:p>
    <w:p w:rsidR="006F6751" w:rsidRPr="000360C2" w:rsidRDefault="006F6751" w:rsidP="000360C2">
      <w:pPr>
        <w:pStyle w:val="Title"/>
        <w:rPr>
          <w:sz w:val="28"/>
          <w:szCs w:val="28"/>
        </w:rPr>
      </w:pPr>
      <w:r w:rsidRPr="000360C2">
        <w:rPr>
          <w:sz w:val="28"/>
          <w:szCs w:val="28"/>
        </w:rPr>
        <w:t>ГЛАВА ТАБОРИНСКОГО МУНИЦИПАЛЬНОГО РАЙОНА</w:t>
      </w:r>
    </w:p>
    <w:p w:rsidR="006F6751" w:rsidRDefault="006F6751" w:rsidP="000360C2">
      <w:pPr>
        <w:pStyle w:val="Heading1"/>
        <w:jc w:val="center"/>
        <w:rPr>
          <w:sz w:val="32"/>
        </w:rPr>
      </w:pPr>
      <w:r>
        <w:rPr>
          <w:sz w:val="32"/>
        </w:rPr>
        <w:t>П О С Т А Н О В Л Е Н И Е</w:t>
      </w: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6F6751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6F6751" w:rsidRDefault="006F6751">
            <w:pPr>
              <w:rPr>
                <w:sz w:val="28"/>
              </w:rPr>
            </w:pPr>
          </w:p>
        </w:tc>
      </w:tr>
    </w:tbl>
    <w:p w:rsidR="006F6751" w:rsidRPr="00450A41" w:rsidRDefault="006F6751" w:rsidP="005154B5">
      <w:pPr>
        <w:ind w:left="-180"/>
        <w:jc w:val="both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 xml:space="preserve">06.04.2016г. </w:t>
      </w:r>
      <w:r>
        <w:rPr>
          <w:sz w:val="28"/>
        </w:rPr>
        <w:t xml:space="preserve">№ </w:t>
      </w:r>
      <w:r>
        <w:rPr>
          <w:sz w:val="28"/>
          <w:u w:val="single"/>
        </w:rPr>
        <w:t>72</w:t>
      </w:r>
    </w:p>
    <w:p w:rsidR="006F6751" w:rsidRDefault="006F6751" w:rsidP="005154B5">
      <w:pPr>
        <w:ind w:left="-180"/>
        <w:jc w:val="both"/>
        <w:rPr>
          <w:sz w:val="28"/>
        </w:rPr>
      </w:pPr>
      <w:r>
        <w:rPr>
          <w:sz w:val="28"/>
        </w:rPr>
        <w:t xml:space="preserve"> с. Таборы</w:t>
      </w:r>
    </w:p>
    <w:p w:rsidR="006F6751" w:rsidRDefault="006F6751" w:rsidP="006C491F">
      <w:pPr>
        <w:jc w:val="center"/>
        <w:rPr>
          <w:b/>
          <w:i/>
          <w:sz w:val="28"/>
          <w:szCs w:val="28"/>
        </w:rPr>
      </w:pPr>
    </w:p>
    <w:p w:rsidR="006F6751" w:rsidRPr="006C491F" w:rsidRDefault="006F6751" w:rsidP="006C491F">
      <w:pPr>
        <w:jc w:val="center"/>
        <w:rPr>
          <w:b/>
          <w:i/>
          <w:sz w:val="28"/>
          <w:szCs w:val="28"/>
        </w:rPr>
      </w:pPr>
      <w:r w:rsidRPr="006C491F">
        <w:rPr>
          <w:b/>
          <w:i/>
          <w:sz w:val="28"/>
          <w:szCs w:val="28"/>
        </w:rPr>
        <w:t xml:space="preserve">О приеме  в муниципальную казну </w:t>
      </w:r>
      <w:r>
        <w:rPr>
          <w:b/>
          <w:i/>
          <w:sz w:val="28"/>
          <w:szCs w:val="28"/>
        </w:rPr>
        <w:t xml:space="preserve">линии электропередач </w:t>
      </w:r>
    </w:p>
    <w:p w:rsidR="006F6751" w:rsidRPr="006C491F" w:rsidRDefault="006F6751" w:rsidP="006C491F">
      <w:pPr>
        <w:jc w:val="center"/>
        <w:rPr>
          <w:b/>
          <w:i/>
          <w:sz w:val="28"/>
          <w:szCs w:val="28"/>
        </w:rPr>
      </w:pPr>
    </w:p>
    <w:p w:rsidR="006F6751" w:rsidRPr="006C491F" w:rsidRDefault="006F6751" w:rsidP="00C85A7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В соответствии с договором безвозмездной передачи имущества от 05.04.2016г.</w:t>
      </w:r>
      <w:r w:rsidRPr="006C491F">
        <w:rPr>
          <w:sz w:val="28"/>
          <w:szCs w:val="28"/>
        </w:rPr>
        <w:t xml:space="preserve">, руководствуясь  Гражданским Кодексом Российской </w:t>
      </w:r>
      <w:r>
        <w:rPr>
          <w:sz w:val="28"/>
          <w:szCs w:val="28"/>
        </w:rPr>
        <w:t>Ф</w:t>
      </w:r>
      <w:r w:rsidRPr="006C491F">
        <w:rPr>
          <w:sz w:val="28"/>
          <w:szCs w:val="28"/>
        </w:rPr>
        <w:t>едерации,  Положением о порядке  управления и распоряжения имуществом, находящимся в собственности Таборинского муниципального района, утвержденн</w:t>
      </w:r>
      <w:r>
        <w:rPr>
          <w:sz w:val="28"/>
          <w:szCs w:val="28"/>
        </w:rPr>
        <w:t>ым</w:t>
      </w:r>
      <w:r w:rsidRPr="006C491F">
        <w:rPr>
          <w:sz w:val="28"/>
          <w:szCs w:val="28"/>
        </w:rPr>
        <w:t xml:space="preserve"> решением Таборинской районной Думы № 30 от 12.08.2009 г.</w:t>
      </w:r>
      <w:r>
        <w:rPr>
          <w:sz w:val="28"/>
          <w:szCs w:val="28"/>
        </w:rPr>
        <w:t>, ст.27 Устава Таборинского муниципального района,</w:t>
      </w:r>
    </w:p>
    <w:p w:rsidR="006F6751" w:rsidRDefault="006F6751" w:rsidP="006C491F">
      <w:pPr>
        <w:rPr>
          <w:b/>
          <w:sz w:val="28"/>
          <w:szCs w:val="28"/>
        </w:rPr>
      </w:pPr>
    </w:p>
    <w:p w:rsidR="006F6751" w:rsidRDefault="006F6751" w:rsidP="006C491F">
      <w:pPr>
        <w:rPr>
          <w:b/>
          <w:sz w:val="28"/>
          <w:szCs w:val="28"/>
        </w:rPr>
      </w:pPr>
      <w:r w:rsidRPr="006C491F">
        <w:rPr>
          <w:b/>
          <w:sz w:val="28"/>
          <w:szCs w:val="28"/>
        </w:rPr>
        <w:t>ПОСТАНОВЛЯЮ:</w:t>
      </w:r>
    </w:p>
    <w:p w:rsidR="006F6751" w:rsidRPr="006C491F" w:rsidRDefault="006F6751" w:rsidP="00450A41">
      <w:pPr>
        <w:jc w:val="both"/>
        <w:rPr>
          <w:sz w:val="28"/>
          <w:szCs w:val="28"/>
        </w:rPr>
      </w:pPr>
      <w:r w:rsidRPr="006C491F">
        <w:rPr>
          <w:sz w:val="28"/>
          <w:szCs w:val="28"/>
        </w:rPr>
        <w:t xml:space="preserve">1.   Принять в муниципальную казну Таборинского муниципального района  </w:t>
      </w:r>
      <w:r>
        <w:rPr>
          <w:sz w:val="28"/>
          <w:szCs w:val="28"/>
        </w:rPr>
        <w:t xml:space="preserve">линию электропередач ТП-20 ул.Октябрьская- ул.К.Маркса, протяженностью </w:t>
      </w:r>
      <w:smartTag w:uri="urn:schemas-microsoft-com:office:smarttags" w:element="metricconverter">
        <w:smartTagPr>
          <w:attr w:name="ProductID" w:val="0,4 км"/>
        </w:smartTagPr>
        <w:r>
          <w:rPr>
            <w:sz w:val="28"/>
            <w:szCs w:val="28"/>
          </w:rPr>
          <w:t>0,4 км</w:t>
        </w:r>
      </w:smartTag>
      <w:r>
        <w:rPr>
          <w:sz w:val="28"/>
          <w:szCs w:val="28"/>
        </w:rPr>
        <w:t xml:space="preserve"> балансовая стоимость -152436,11 руб. износ- 5928,02 руб..</w:t>
      </w:r>
    </w:p>
    <w:p w:rsidR="006F6751" w:rsidRPr="006C491F" w:rsidRDefault="006F6751" w:rsidP="00450A41">
      <w:pPr>
        <w:jc w:val="both"/>
        <w:rPr>
          <w:sz w:val="28"/>
          <w:szCs w:val="28"/>
        </w:rPr>
      </w:pPr>
      <w:r w:rsidRPr="006C491F">
        <w:rPr>
          <w:sz w:val="28"/>
          <w:szCs w:val="28"/>
        </w:rPr>
        <w:t xml:space="preserve">2.  </w:t>
      </w:r>
      <w:r>
        <w:rPr>
          <w:sz w:val="28"/>
          <w:szCs w:val="28"/>
        </w:rPr>
        <w:t>Главному</w:t>
      </w:r>
      <w:r w:rsidRPr="006C491F">
        <w:rPr>
          <w:sz w:val="28"/>
          <w:szCs w:val="28"/>
        </w:rPr>
        <w:t xml:space="preserve"> специалисту администрации Таборинского муниципального района (</w:t>
      </w:r>
      <w:r>
        <w:rPr>
          <w:sz w:val="28"/>
          <w:szCs w:val="28"/>
        </w:rPr>
        <w:t>Жезлова</w:t>
      </w:r>
      <w:r w:rsidRPr="006C491F">
        <w:rPr>
          <w:sz w:val="28"/>
          <w:szCs w:val="28"/>
        </w:rPr>
        <w:t xml:space="preserve"> Е.Н.) внести соответствующие изменения в реестр муниципальной собственности.</w:t>
      </w:r>
    </w:p>
    <w:p w:rsidR="006F6751" w:rsidRDefault="006F6751" w:rsidP="00450A41">
      <w:pPr>
        <w:jc w:val="both"/>
        <w:rPr>
          <w:sz w:val="28"/>
          <w:szCs w:val="28"/>
        </w:rPr>
      </w:pPr>
      <w:r w:rsidRPr="006C491F">
        <w:rPr>
          <w:sz w:val="28"/>
          <w:szCs w:val="28"/>
        </w:rPr>
        <w:t>3.</w:t>
      </w:r>
      <w:r>
        <w:rPr>
          <w:sz w:val="28"/>
          <w:szCs w:val="28"/>
        </w:rPr>
        <w:t xml:space="preserve"> Главному специалисту администрации Таборинского муниципального района (Портнягина А.С.) внести изменения в бухгалтерский учет казны Таборинского муниципального района.</w:t>
      </w:r>
    </w:p>
    <w:p w:rsidR="006F6751" w:rsidRPr="006C491F" w:rsidRDefault="006F6751" w:rsidP="00450A41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C491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F6751" w:rsidRPr="006C491F" w:rsidRDefault="006F6751" w:rsidP="006C491F">
      <w:pPr>
        <w:rPr>
          <w:sz w:val="28"/>
          <w:szCs w:val="28"/>
        </w:rPr>
      </w:pPr>
    </w:p>
    <w:p w:rsidR="006F6751" w:rsidRDefault="006F6751" w:rsidP="006C491F">
      <w:pPr>
        <w:rPr>
          <w:sz w:val="28"/>
          <w:szCs w:val="28"/>
        </w:rPr>
      </w:pPr>
    </w:p>
    <w:p w:rsidR="006F6751" w:rsidRDefault="006F6751" w:rsidP="006C491F">
      <w:pPr>
        <w:rPr>
          <w:sz w:val="28"/>
          <w:szCs w:val="28"/>
        </w:rPr>
      </w:pPr>
      <w:r w:rsidRPr="006C491F">
        <w:rPr>
          <w:sz w:val="28"/>
          <w:szCs w:val="28"/>
        </w:rPr>
        <w:t xml:space="preserve">Глава Таборинского </w:t>
      </w:r>
    </w:p>
    <w:p w:rsidR="006F6751" w:rsidRPr="006C491F" w:rsidRDefault="006F6751" w:rsidP="006C491F">
      <w:pPr>
        <w:rPr>
          <w:sz w:val="28"/>
          <w:szCs w:val="28"/>
        </w:rPr>
      </w:pPr>
      <w:r w:rsidRPr="006C491F">
        <w:rPr>
          <w:sz w:val="28"/>
          <w:szCs w:val="28"/>
        </w:rPr>
        <w:t xml:space="preserve">муниципального района                     </w:t>
      </w:r>
      <w:r>
        <w:rPr>
          <w:sz w:val="28"/>
          <w:szCs w:val="28"/>
        </w:rPr>
        <w:t xml:space="preserve">                                          </w:t>
      </w:r>
      <w:r w:rsidRPr="006C491F">
        <w:rPr>
          <w:sz w:val="28"/>
          <w:szCs w:val="28"/>
        </w:rPr>
        <w:t xml:space="preserve"> В.А.Роененко</w:t>
      </w:r>
    </w:p>
    <w:sectPr w:rsidR="006F6751" w:rsidRPr="006C491F" w:rsidSect="00C85A72">
      <w:headerReference w:type="even" r:id="rId8"/>
      <w:headerReference w:type="default" r:id="rId9"/>
      <w:pgSz w:w="11906" w:h="16838"/>
      <w:pgMar w:top="1134" w:right="851" w:bottom="1134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751" w:rsidRDefault="006F6751">
      <w:r>
        <w:separator/>
      </w:r>
    </w:p>
  </w:endnote>
  <w:endnote w:type="continuationSeparator" w:id="1">
    <w:p w:rsidR="006F6751" w:rsidRDefault="006F6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751" w:rsidRDefault="006F6751">
      <w:r>
        <w:separator/>
      </w:r>
    </w:p>
  </w:footnote>
  <w:footnote w:type="continuationSeparator" w:id="1">
    <w:p w:rsidR="006F6751" w:rsidRDefault="006F6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751" w:rsidRDefault="006F6751" w:rsidP="009663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6751" w:rsidRDefault="006F67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751" w:rsidRDefault="006F6751" w:rsidP="0096631B">
    <w:pPr>
      <w:pStyle w:val="Header"/>
      <w:framePr w:wrap="around" w:vAnchor="text" w:hAnchor="margin" w:xAlign="center" w:y="1"/>
      <w:rPr>
        <w:rStyle w:val="PageNumber"/>
      </w:rPr>
    </w:pPr>
  </w:p>
  <w:p w:rsidR="006F6751" w:rsidRDefault="006F67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numPicBullet w:numPicBulletId="1">
    <w:pict>
      <v:shape id="_x0000_i1026" type="#_x0000_t75" style="width:3in;height:3in" o:bullet="t">
        <v:imagedata r:id="rId1" o:title=""/>
      </v:shape>
    </w:pict>
  </w:numPicBullet>
  <w:numPicBullet w:numPicBulletId="2">
    <w:pict>
      <v:shape id="_x0000_i1027" type="#_x0000_t75" style="width:3in;height:3in" o:bullet="t">
        <v:imagedata r:id="rId1" o:title=""/>
      </v:shape>
    </w:pict>
  </w:numPicBullet>
  <w:numPicBullet w:numPicBulletId="3">
    <w:pict>
      <v:shape id="_x0000_i1028" type="#_x0000_t75" style="width:3in;height:3in" o:bullet="t">
        <v:imagedata r:id="rId1" o:title=""/>
      </v:shape>
    </w:pict>
  </w:numPicBullet>
  <w:numPicBullet w:numPicBulletId="4">
    <w:pict>
      <v:shape id="_x0000_i1029" type="#_x0000_t75" style="width:3in;height:3in" o:bullet="t">
        <v:imagedata r:id="rId1" o:title=""/>
      </v:shape>
    </w:pict>
  </w:numPicBullet>
  <w:numPicBullet w:numPicBulletId="5">
    <w:pict>
      <v:shape id="_x0000_i1030" type="#_x0000_t75" style="width:3in;height:3in" o:bullet="t">
        <v:imagedata r:id="rId1" o:title=""/>
      </v:shape>
    </w:pict>
  </w:numPicBullet>
  <w:abstractNum w:abstractNumId="0">
    <w:nsid w:val="02AC3A71"/>
    <w:multiLevelType w:val="hybridMultilevel"/>
    <w:tmpl w:val="A5125212"/>
    <w:lvl w:ilvl="0" w:tplc="050AA6A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938B0"/>
    <w:multiLevelType w:val="hybridMultilevel"/>
    <w:tmpl w:val="F0DA6C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1B291746"/>
    <w:multiLevelType w:val="hybridMultilevel"/>
    <w:tmpl w:val="D6563556"/>
    <w:lvl w:ilvl="0" w:tplc="92A8B1EA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0DD7E0E"/>
    <w:multiLevelType w:val="hybridMultilevel"/>
    <w:tmpl w:val="E69C72D6"/>
    <w:lvl w:ilvl="0" w:tplc="F3280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652D5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E5007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0903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39A63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6425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A3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38AE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E5A0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21E63EA6"/>
    <w:multiLevelType w:val="hybridMultilevel"/>
    <w:tmpl w:val="56F2137A"/>
    <w:lvl w:ilvl="0" w:tplc="9C5AB704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25242016"/>
    <w:multiLevelType w:val="multilevel"/>
    <w:tmpl w:val="675231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"/>
        </w:tabs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2160"/>
      </w:pPr>
      <w:rPr>
        <w:rFonts w:cs="Times New Roman" w:hint="default"/>
      </w:rPr>
    </w:lvl>
  </w:abstractNum>
  <w:abstractNum w:abstractNumId="6">
    <w:nsid w:val="28667AEF"/>
    <w:multiLevelType w:val="hybridMultilevel"/>
    <w:tmpl w:val="D1263D9C"/>
    <w:lvl w:ilvl="0" w:tplc="B89CEB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AD026B4"/>
    <w:multiLevelType w:val="multilevel"/>
    <w:tmpl w:val="0CA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EB2426"/>
    <w:multiLevelType w:val="hybridMultilevel"/>
    <w:tmpl w:val="ACBC16F0"/>
    <w:lvl w:ilvl="0" w:tplc="6E90FF6C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34D57B28"/>
    <w:multiLevelType w:val="hybridMultilevel"/>
    <w:tmpl w:val="0E3096C4"/>
    <w:lvl w:ilvl="0" w:tplc="57C6B366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8AE2170"/>
    <w:multiLevelType w:val="multilevel"/>
    <w:tmpl w:val="D7A8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B527A6"/>
    <w:multiLevelType w:val="hybridMultilevel"/>
    <w:tmpl w:val="153E57BA"/>
    <w:lvl w:ilvl="0" w:tplc="07D0F164">
      <w:start w:val="1"/>
      <w:numFmt w:val="decimal"/>
      <w:lvlText w:val="%1.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21D23B1"/>
    <w:multiLevelType w:val="hybridMultilevel"/>
    <w:tmpl w:val="1862A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A9663D"/>
    <w:multiLevelType w:val="hybridMultilevel"/>
    <w:tmpl w:val="2954C796"/>
    <w:lvl w:ilvl="0" w:tplc="C938181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CB3E85"/>
    <w:multiLevelType w:val="hybridMultilevel"/>
    <w:tmpl w:val="BE5094F6"/>
    <w:lvl w:ilvl="0" w:tplc="E9CCD99C">
      <w:start w:val="1"/>
      <w:numFmt w:val="decimal"/>
      <w:lvlText w:val="%1)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59C02DF"/>
    <w:multiLevelType w:val="multilevel"/>
    <w:tmpl w:val="C1A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69075E"/>
    <w:multiLevelType w:val="hybridMultilevel"/>
    <w:tmpl w:val="0A221BAE"/>
    <w:lvl w:ilvl="0" w:tplc="4A8E7A4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B032DEE"/>
    <w:multiLevelType w:val="multilevel"/>
    <w:tmpl w:val="954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7530E7"/>
    <w:multiLevelType w:val="hybridMultilevel"/>
    <w:tmpl w:val="836419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A43406"/>
    <w:multiLevelType w:val="hybridMultilevel"/>
    <w:tmpl w:val="025CE25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0">
    <w:nsid w:val="795200FB"/>
    <w:multiLevelType w:val="hybridMultilevel"/>
    <w:tmpl w:val="7F6CCF98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1">
    <w:nsid w:val="7BC056B6"/>
    <w:multiLevelType w:val="hybridMultilevel"/>
    <w:tmpl w:val="605AB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D783F44"/>
    <w:multiLevelType w:val="hybridMultilevel"/>
    <w:tmpl w:val="C0FAF058"/>
    <w:lvl w:ilvl="0" w:tplc="00868FD0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/>
        <w:color w:val="auto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7E223DC2"/>
    <w:multiLevelType w:val="hybridMultilevel"/>
    <w:tmpl w:val="0E4E09C2"/>
    <w:lvl w:ilvl="0" w:tplc="0419000F">
      <w:start w:val="1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7"/>
  </w:num>
  <w:num w:numId="5">
    <w:abstractNumId w:val="15"/>
  </w:num>
  <w:num w:numId="6">
    <w:abstractNumId w:val="6"/>
  </w:num>
  <w:num w:numId="7">
    <w:abstractNumId w:val="1"/>
  </w:num>
  <w:num w:numId="8">
    <w:abstractNumId w:val="20"/>
  </w:num>
  <w:num w:numId="9">
    <w:abstractNumId w:val="19"/>
  </w:num>
  <w:num w:numId="10">
    <w:abstractNumId w:val="4"/>
  </w:num>
  <w:num w:numId="11">
    <w:abstractNumId w:val="8"/>
  </w:num>
  <w:num w:numId="12">
    <w:abstractNumId w:val="2"/>
  </w:num>
  <w:num w:numId="13">
    <w:abstractNumId w:val="22"/>
  </w:num>
  <w:num w:numId="14">
    <w:abstractNumId w:val="9"/>
  </w:num>
  <w:num w:numId="15">
    <w:abstractNumId w:val="0"/>
  </w:num>
  <w:num w:numId="16">
    <w:abstractNumId w:val="23"/>
  </w:num>
  <w:num w:numId="17">
    <w:abstractNumId w:val="12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8BE"/>
    <w:rsid w:val="000056DB"/>
    <w:rsid w:val="000070A8"/>
    <w:rsid w:val="0001206D"/>
    <w:rsid w:val="00013749"/>
    <w:rsid w:val="0002034A"/>
    <w:rsid w:val="000236E1"/>
    <w:rsid w:val="000266B7"/>
    <w:rsid w:val="0002670A"/>
    <w:rsid w:val="000356CD"/>
    <w:rsid w:val="00035893"/>
    <w:rsid w:val="00035AB7"/>
    <w:rsid w:val="000360C2"/>
    <w:rsid w:val="00036A35"/>
    <w:rsid w:val="000416E7"/>
    <w:rsid w:val="00044767"/>
    <w:rsid w:val="000513B2"/>
    <w:rsid w:val="00051442"/>
    <w:rsid w:val="00053F4D"/>
    <w:rsid w:val="00054EBA"/>
    <w:rsid w:val="00055D32"/>
    <w:rsid w:val="0006080B"/>
    <w:rsid w:val="00060881"/>
    <w:rsid w:val="00061563"/>
    <w:rsid w:val="00066F28"/>
    <w:rsid w:val="000741A8"/>
    <w:rsid w:val="00074A08"/>
    <w:rsid w:val="00076BAC"/>
    <w:rsid w:val="0008092C"/>
    <w:rsid w:val="00081757"/>
    <w:rsid w:val="000821A7"/>
    <w:rsid w:val="00085376"/>
    <w:rsid w:val="00086A03"/>
    <w:rsid w:val="00091D30"/>
    <w:rsid w:val="00092C9C"/>
    <w:rsid w:val="0009485D"/>
    <w:rsid w:val="000A3737"/>
    <w:rsid w:val="000A575A"/>
    <w:rsid w:val="000C0337"/>
    <w:rsid w:val="000C513C"/>
    <w:rsid w:val="000D1D30"/>
    <w:rsid w:val="000D7E6B"/>
    <w:rsid w:val="000E315B"/>
    <w:rsid w:val="000E316B"/>
    <w:rsid w:val="000E5677"/>
    <w:rsid w:val="000E6A85"/>
    <w:rsid w:val="000E7812"/>
    <w:rsid w:val="000E7993"/>
    <w:rsid w:val="000E7B3C"/>
    <w:rsid w:val="000F4907"/>
    <w:rsid w:val="000F52A3"/>
    <w:rsid w:val="001026FC"/>
    <w:rsid w:val="00103F60"/>
    <w:rsid w:val="00104CAB"/>
    <w:rsid w:val="0010662B"/>
    <w:rsid w:val="001069E4"/>
    <w:rsid w:val="00107DF1"/>
    <w:rsid w:val="00110EDB"/>
    <w:rsid w:val="001117CD"/>
    <w:rsid w:val="00114DC1"/>
    <w:rsid w:val="00120D99"/>
    <w:rsid w:val="00122DB3"/>
    <w:rsid w:val="00125464"/>
    <w:rsid w:val="00132AB8"/>
    <w:rsid w:val="00133D47"/>
    <w:rsid w:val="001402D9"/>
    <w:rsid w:val="0014367D"/>
    <w:rsid w:val="00146569"/>
    <w:rsid w:val="00146D31"/>
    <w:rsid w:val="001520D4"/>
    <w:rsid w:val="001551A1"/>
    <w:rsid w:val="001566B4"/>
    <w:rsid w:val="00161E81"/>
    <w:rsid w:val="00162001"/>
    <w:rsid w:val="00163380"/>
    <w:rsid w:val="00165D5C"/>
    <w:rsid w:val="00166917"/>
    <w:rsid w:val="00167083"/>
    <w:rsid w:val="00173A98"/>
    <w:rsid w:val="00183943"/>
    <w:rsid w:val="0019145D"/>
    <w:rsid w:val="00191ADE"/>
    <w:rsid w:val="00191D22"/>
    <w:rsid w:val="00195194"/>
    <w:rsid w:val="001954B7"/>
    <w:rsid w:val="001A1A23"/>
    <w:rsid w:val="001A4D3B"/>
    <w:rsid w:val="001A622B"/>
    <w:rsid w:val="001A6DB9"/>
    <w:rsid w:val="001C0A56"/>
    <w:rsid w:val="001D13FE"/>
    <w:rsid w:val="001D1882"/>
    <w:rsid w:val="001D205D"/>
    <w:rsid w:val="001E0630"/>
    <w:rsid w:val="001E170D"/>
    <w:rsid w:val="001E2289"/>
    <w:rsid w:val="001E2881"/>
    <w:rsid w:val="001E50B8"/>
    <w:rsid w:val="001E53E4"/>
    <w:rsid w:val="001F0850"/>
    <w:rsid w:val="001F0B26"/>
    <w:rsid w:val="001F1F6E"/>
    <w:rsid w:val="001F784C"/>
    <w:rsid w:val="0020267A"/>
    <w:rsid w:val="00203C23"/>
    <w:rsid w:val="002043E4"/>
    <w:rsid w:val="002048B1"/>
    <w:rsid w:val="002102B3"/>
    <w:rsid w:val="00213049"/>
    <w:rsid w:val="00215130"/>
    <w:rsid w:val="002151C8"/>
    <w:rsid w:val="00216499"/>
    <w:rsid w:val="00224221"/>
    <w:rsid w:val="002264EE"/>
    <w:rsid w:val="0023028D"/>
    <w:rsid w:val="002347B5"/>
    <w:rsid w:val="0023689E"/>
    <w:rsid w:val="00246BC1"/>
    <w:rsid w:val="00264F8B"/>
    <w:rsid w:val="00273BF6"/>
    <w:rsid w:val="00274CD6"/>
    <w:rsid w:val="00282C51"/>
    <w:rsid w:val="002835EE"/>
    <w:rsid w:val="00283F38"/>
    <w:rsid w:val="00284066"/>
    <w:rsid w:val="00291373"/>
    <w:rsid w:val="002954D3"/>
    <w:rsid w:val="002A364F"/>
    <w:rsid w:val="002A4036"/>
    <w:rsid w:val="002A62DA"/>
    <w:rsid w:val="002B0FC7"/>
    <w:rsid w:val="002B477C"/>
    <w:rsid w:val="002B65C3"/>
    <w:rsid w:val="002C26EE"/>
    <w:rsid w:val="002D2141"/>
    <w:rsid w:val="002D32B8"/>
    <w:rsid w:val="002D489D"/>
    <w:rsid w:val="002E4F70"/>
    <w:rsid w:val="002E5518"/>
    <w:rsid w:val="002E5A38"/>
    <w:rsid w:val="002E5DAD"/>
    <w:rsid w:val="00300B29"/>
    <w:rsid w:val="00312069"/>
    <w:rsid w:val="00312249"/>
    <w:rsid w:val="0031628A"/>
    <w:rsid w:val="003232ED"/>
    <w:rsid w:val="00324FBB"/>
    <w:rsid w:val="00325F34"/>
    <w:rsid w:val="0033017E"/>
    <w:rsid w:val="003340B7"/>
    <w:rsid w:val="00334251"/>
    <w:rsid w:val="003370D6"/>
    <w:rsid w:val="00340C0F"/>
    <w:rsid w:val="00342706"/>
    <w:rsid w:val="00353BFD"/>
    <w:rsid w:val="0036207E"/>
    <w:rsid w:val="00362BDB"/>
    <w:rsid w:val="0036492F"/>
    <w:rsid w:val="0037324E"/>
    <w:rsid w:val="003738B4"/>
    <w:rsid w:val="00373E02"/>
    <w:rsid w:val="0038012A"/>
    <w:rsid w:val="00385167"/>
    <w:rsid w:val="00393592"/>
    <w:rsid w:val="00394640"/>
    <w:rsid w:val="003962B4"/>
    <w:rsid w:val="00396501"/>
    <w:rsid w:val="003A24B7"/>
    <w:rsid w:val="003B36A1"/>
    <w:rsid w:val="003B5C81"/>
    <w:rsid w:val="003C5A22"/>
    <w:rsid w:val="003D33F9"/>
    <w:rsid w:val="003D5BA8"/>
    <w:rsid w:val="003E0C7D"/>
    <w:rsid w:val="003E62FE"/>
    <w:rsid w:val="003E643B"/>
    <w:rsid w:val="003E6550"/>
    <w:rsid w:val="003F4D84"/>
    <w:rsid w:val="00401BDC"/>
    <w:rsid w:val="00410892"/>
    <w:rsid w:val="004123DB"/>
    <w:rsid w:val="00417DBA"/>
    <w:rsid w:val="0042273D"/>
    <w:rsid w:val="00424276"/>
    <w:rsid w:val="0042607B"/>
    <w:rsid w:val="00426E41"/>
    <w:rsid w:val="00427FE7"/>
    <w:rsid w:val="004360B9"/>
    <w:rsid w:val="00450045"/>
    <w:rsid w:val="00450A41"/>
    <w:rsid w:val="00451574"/>
    <w:rsid w:val="0045584A"/>
    <w:rsid w:val="004638BE"/>
    <w:rsid w:val="004644AA"/>
    <w:rsid w:val="00464799"/>
    <w:rsid w:val="0047533F"/>
    <w:rsid w:val="0047536A"/>
    <w:rsid w:val="00476259"/>
    <w:rsid w:val="0047755C"/>
    <w:rsid w:val="0048152A"/>
    <w:rsid w:val="00486B6E"/>
    <w:rsid w:val="00490F1E"/>
    <w:rsid w:val="004939F4"/>
    <w:rsid w:val="00496BD5"/>
    <w:rsid w:val="004A5AE6"/>
    <w:rsid w:val="004A705A"/>
    <w:rsid w:val="004B26E7"/>
    <w:rsid w:val="004B40C1"/>
    <w:rsid w:val="004C58F6"/>
    <w:rsid w:val="004C6777"/>
    <w:rsid w:val="004D101E"/>
    <w:rsid w:val="004D62B2"/>
    <w:rsid w:val="004E2044"/>
    <w:rsid w:val="004E286B"/>
    <w:rsid w:val="004F2B4C"/>
    <w:rsid w:val="004F330D"/>
    <w:rsid w:val="004F3B70"/>
    <w:rsid w:val="004F4C7C"/>
    <w:rsid w:val="004F5AF6"/>
    <w:rsid w:val="004F5FAC"/>
    <w:rsid w:val="004F6A1C"/>
    <w:rsid w:val="00501ED6"/>
    <w:rsid w:val="00506C91"/>
    <w:rsid w:val="0050703E"/>
    <w:rsid w:val="00511C52"/>
    <w:rsid w:val="00513EBF"/>
    <w:rsid w:val="005154B5"/>
    <w:rsid w:val="00520782"/>
    <w:rsid w:val="00521380"/>
    <w:rsid w:val="005220BC"/>
    <w:rsid w:val="00531D5B"/>
    <w:rsid w:val="005456E6"/>
    <w:rsid w:val="00551CF7"/>
    <w:rsid w:val="00554E70"/>
    <w:rsid w:val="0055708A"/>
    <w:rsid w:val="00557CB8"/>
    <w:rsid w:val="00560315"/>
    <w:rsid w:val="005618A3"/>
    <w:rsid w:val="0056421B"/>
    <w:rsid w:val="00565D43"/>
    <w:rsid w:val="00565D53"/>
    <w:rsid w:val="0057328E"/>
    <w:rsid w:val="00575592"/>
    <w:rsid w:val="00580859"/>
    <w:rsid w:val="00583035"/>
    <w:rsid w:val="00587C10"/>
    <w:rsid w:val="005961F6"/>
    <w:rsid w:val="00597B4D"/>
    <w:rsid w:val="00597E14"/>
    <w:rsid w:val="005A0DA9"/>
    <w:rsid w:val="005A5DFD"/>
    <w:rsid w:val="005B084C"/>
    <w:rsid w:val="005B1582"/>
    <w:rsid w:val="005B4069"/>
    <w:rsid w:val="005B6F42"/>
    <w:rsid w:val="005C2F44"/>
    <w:rsid w:val="005C5752"/>
    <w:rsid w:val="005D0B47"/>
    <w:rsid w:val="005D1E40"/>
    <w:rsid w:val="005D2A79"/>
    <w:rsid w:val="005D6C29"/>
    <w:rsid w:val="005E0E5F"/>
    <w:rsid w:val="005E33A1"/>
    <w:rsid w:val="005E48ED"/>
    <w:rsid w:val="005E6BD4"/>
    <w:rsid w:val="005F09CB"/>
    <w:rsid w:val="005F13E5"/>
    <w:rsid w:val="005F1EB6"/>
    <w:rsid w:val="005F575D"/>
    <w:rsid w:val="005F62FD"/>
    <w:rsid w:val="00600183"/>
    <w:rsid w:val="0060397C"/>
    <w:rsid w:val="00614299"/>
    <w:rsid w:val="00631FF5"/>
    <w:rsid w:val="00634160"/>
    <w:rsid w:val="00646392"/>
    <w:rsid w:val="00646A74"/>
    <w:rsid w:val="006509AD"/>
    <w:rsid w:val="00651E4E"/>
    <w:rsid w:val="00653D21"/>
    <w:rsid w:val="0066103F"/>
    <w:rsid w:val="00663305"/>
    <w:rsid w:val="00663E75"/>
    <w:rsid w:val="00664407"/>
    <w:rsid w:val="00664F4A"/>
    <w:rsid w:val="006651C6"/>
    <w:rsid w:val="00665E4F"/>
    <w:rsid w:val="00671C65"/>
    <w:rsid w:val="00672D0F"/>
    <w:rsid w:val="00676044"/>
    <w:rsid w:val="00676852"/>
    <w:rsid w:val="00683D32"/>
    <w:rsid w:val="006869F5"/>
    <w:rsid w:val="006A3FB1"/>
    <w:rsid w:val="006A78C8"/>
    <w:rsid w:val="006B00C0"/>
    <w:rsid w:val="006B14E4"/>
    <w:rsid w:val="006B5BFC"/>
    <w:rsid w:val="006C30FE"/>
    <w:rsid w:val="006C48DB"/>
    <w:rsid w:val="006C491F"/>
    <w:rsid w:val="006C7B70"/>
    <w:rsid w:val="006E11A9"/>
    <w:rsid w:val="006E2F2D"/>
    <w:rsid w:val="006F33EA"/>
    <w:rsid w:val="006F462A"/>
    <w:rsid w:val="006F6751"/>
    <w:rsid w:val="006F710E"/>
    <w:rsid w:val="006F711C"/>
    <w:rsid w:val="007047E5"/>
    <w:rsid w:val="00712529"/>
    <w:rsid w:val="00723009"/>
    <w:rsid w:val="0072430E"/>
    <w:rsid w:val="00725A81"/>
    <w:rsid w:val="00726625"/>
    <w:rsid w:val="00733454"/>
    <w:rsid w:val="007339A5"/>
    <w:rsid w:val="00740BCB"/>
    <w:rsid w:val="00740C76"/>
    <w:rsid w:val="00741730"/>
    <w:rsid w:val="0074405C"/>
    <w:rsid w:val="00745E5C"/>
    <w:rsid w:val="00746243"/>
    <w:rsid w:val="00750E49"/>
    <w:rsid w:val="00753CAF"/>
    <w:rsid w:val="007605FF"/>
    <w:rsid w:val="00762892"/>
    <w:rsid w:val="00763D6D"/>
    <w:rsid w:val="00764109"/>
    <w:rsid w:val="00764A67"/>
    <w:rsid w:val="00767249"/>
    <w:rsid w:val="007707C1"/>
    <w:rsid w:val="00770D0D"/>
    <w:rsid w:val="00776CF6"/>
    <w:rsid w:val="007814F5"/>
    <w:rsid w:val="00786AA0"/>
    <w:rsid w:val="00791AC7"/>
    <w:rsid w:val="00792C30"/>
    <w:rsid w:val="00793CD2"/>
    <w:rsid w:val="00794052"/>
    <w:rsid w:val="00795CD7"/>
    <w:rsid w:val="007B3F17"/>
    <w:rsid w:val="007B7EA2"/>
    <w:rsid w:val="007C1825"/>
    <w:rsid w:val="007C3ADB"/>
    <w:rsid w:val="007C4D40"/>
    <w:rsid w:val="007D25BB"/>
    <w:rsid w:val="007D3E83"/>
    <w:rsid w:val="007E3320"/>
    <w:rsid w:val="007E3A35"/>
    <w:rsid w:val="007E4987"/>
    <w:rsid w:val="007E5A5A"/>
    <w:rsid w:val="007E5CF9"/>
    <w:rsid w:val="007F01A6"/>
    <w:rsid w:val="007F04A4"/>
    <w:rsid w:val="007F0973"/>
    <w:rsid w:val="007F48FF"/>
    <w:rsid w:val="007F4E1C"/>
    <w:rsid w:val="007F59F3"/>
    <w:rsid w:val="00802392"/>
    <w:rsid w:val="00806116"/>
    <w:rsid w:val="008065A7"/>
    <w:rsid w:val="00814030"/>
    <w:rsid w:val="00815574"/>
    <w:rsid w:val="00815613"/>
    <w:rsid w:val="0081735C"/>
    <w:rsid w:val="00817D6F"/>
    <w:rsid w:val="00820BBF"/>
    <w:rsid w:val="00821937"/>
    <w:rsid w:val="00825FE5"/>
    <w:rsid w:val="008264A1"/>
    <w:rsid w:val="0082668C"/>
    <w:rsid w:val="0084041E"/>
    <w:rsid w:val="00841815"/>
    <w:rsid w:val="00844D15"/>
    <w:rsid w:val="008479BE"/>
    <w:rsid w:val="00847E2F"/>
    <w:rsid w:val="008608B0"/>
    <w:rsid w:val="00862317"/>
    <w:rsid w:val="008626B8"/>
    <w:rsid w:val="00863E65"/>
    <w:rsid w:val="00864F4E"/>
    <w:rsid w:val="0086531B"/>
    <w:rsid w:val="008677CF"/>
    <w:rsid w:val="008731A9"/>
    <w:rsid w:val="00876C4D"/>
    <w:rsid w:val="008778CD"/>
    <w:rsid w:val="008801B2"/>
    <w:rsid w:val="0088330A"/>
    <w:rsid w:val="00883CD7"/>
    <w:rsid w:val="00885139"/>
    <w:rsid w:val="00885D33"/>
    <w:rsid w:val="0089035D"/>
    <w:rsid w:val="00890E70"/>
    <w:rsid w:val="00896BF9"/>
    <w:rsid w:val="008978BE"/>
    <w:rsid w:val="008A215A"/>
    <w:rsid w:val="008C1159"/>
    <w:rsid w:val="008C60EB"/>
    <w:rsid w:val="008C705E"/>
    <w:rsid w:val="008D16F3"/>
    <w:rsid w:val="008D77E5"/>
    <w:rsid w:val="008E3CF8"/>
    <w:rsid w:val="008F0289"/>
    <w:rsid w:val="00901B80"/>
    <w:rsid w:val="00903FEA"/>
    <w:rsid w:val="00907339"/>
    <w:rsid w:val="00910EB9"/>
    <w:rsid w:val="00912396"/>
    <w:rsid w:val="00912B8D"/>
    <w:rsid w:val="00917664"/>
    <w:rsid w:val="00920E58"/>
    <w:rsid w:val="009217B5"/>
    <w:rsid w:val="0093278D"/>
    <w:rsid w:val="009343D6"/>
    <w:rsid w:val="0094685F"/>
    <w:rsid w:val="00947C6C"/>
    <w:rsid w:val="00951509"/>
    <w:rsid w:val="0095384F"/>
    <w:rsid w:val="00954A80"/>
    <w:rsid w:val="00957E74"/>
    <w:rsid w:val="0096631B"/>
    <w:rsid w:val="009674FD"/>
    <w:rsid w:val="00973217"/>
    <w:rsid w:val="00976043"/>
    <w:rsid w:val="00976D60"/>
    <w:rsid w:val="00985833"/>
    <w:rsid w:val="009872A9"/>
    <w:rsid w:val="0099193B"/>
    <w:rsid w:val="00993AE2"/>
    <w:rsid w:val="009A4176"/>
    <w:rsid w:val="009A4C5E"/>
    <w:rsid w:val="009A6E2B"/>
    <w:rsid w:val="009A749E"/>
    <w:rsid w:val="009A768C"/>
    <w:rsid w:val="009B639C"/>
    <w:rsid w:val="009C6D2F"/>
    <w:rsid w:val="009C7C59"/>
    <w:rsid w:val="009D0262"/>
    <w:rsid w:val="009D22C3"/>
    <w:rsid w:val="009D25A1"/>
    <w:rsid w:val="009D3410"/>
    <w:rsid w:val="009D7D78"/>
    <w:rsid w:val="009E069F"/>
    <w:rsid w:val="009E787A"/>
    <w:rsid w:val="009F2901"/>
    <w:rsid w:val="009F4349"/>
    <w:rsid w:val="009F52FE"/>
    <w:rsid w:val="009F5C38"/>
    <w:rsid w:val="009F7759"/>
    <w:rsid w:val="00A0233A"/>
    <w:rsid w:val="00A03D3F"/>
    <w:rsid w:val="00A04B39"/>
    <w:rsid w:val="00A10922"/>
    <w:rsid w:val="00A10999"/>
    <w:rsid w:val="00A205A8"/>
    <w:rsid w:val="00A26F11"/>
    <w:rsid w:val="00A27E18"/>
    <w:rsid w:val="00A35479"/>
    <w:rsid w:val="00A376A8"/>
    <w:rsid w:val="00A40439"/>
    <w:rsid w:val="00A44418"/>
    <w:rsid w:val="00A444AC"/>
    <w:rsid w:val="00A4671D"/>
    <w:rsid w:val="00A579B7"/>
    <w:rsid w:val="00A616DB"/>
    <w:rsid w:val="00A624F9"/>
    <w:rsid w:val="00A64BD4"/>
    <w:rsid w:val="00A677DF"/>
    <w:rsid w:val="00A67DD4"/>
    <w:rsid w:val="00A7470E"/>
    <w:rsid w:val="00A75935"/>
    <w:rsid w:val="00A75D91"/>
    <w:rsid w:val="00A831CC"/>
    <w:rsid w:val="00A87545"/>
    <w:rsid w:val="00A969E9"/>
    <w:rsid w:val="00AA072E"/>
    <w:rsid w:val="00AA0B17"/>
    <w:rsid w:val="00AB236B"/>
    <w:rsid w:val="00AB3DC5"/>
    <w:rsid w:val="00AC01C1"/>
    <w:rsid w:val="00AC2AC5"/>
    <w:rsid w:val="00AC39D6"/>
    <w:rsid w:val="00AC5D6C"/>
    <w:rsid w:val="00AC682C"/>
    <w:rsid w:val="00AD2A17"/>
    <w:rsid w:val="00AD5A43"/>
    <w:rsid w:val="00AD7ECA"/>
    <w:rsid w:val="00AE6031"/>
    <w:rsid w:val="00AE7017"/>
    <w:rsid w:val="00AE70C4"/>
    <w:rsid w:val="00AF023B"/>
    <w:rsid w:val="00AF484E"/>
    <w:rsid w:val="00AF7E19"/>
    <w:rsid w:val="00B00DF8"/>
    <w:rsid w:val="00B01BF2"/>
    <w:rsid w:val="00B02D4E"/>
    <w:rsid w:val="00B073D9"/>
    <w:rsid w:val="00B13930"/>
    <w:rsid w:val="00B167A0"/>
    <w:rsid w:val="00B2043F"/>
    <w:rsid w:val="00B211B4"/>
    <w:rsid w:val="00B21CA1"/>
    <w:rsid w:val="00B2370B"/>
    <w:rsid w:val="00B24B34"/>
    <w:rsid w:val="00B24DD2"/>
    <w:rsid w:val="00B35990"/>
    <w:rsid w:val="00B36924"/>
    <w:rsid w:val="00B37D20"/>
    <w:rsid w:val="00B51EA4"/>
    <w:rsid w:val="00B53435"/>
    <w:rsid w:val="00B563C0"/>
    <w:rsid w:val="00B64A1E"/>
    <w:rsid w:val="00B64FBD"/>
    <w:rsid w:val="00B67E8E"/>
    <w:rsid w:val="00B7102A"/>
    <w:rsid w:val="00B719EF"/>
    <w:rsid w:val="00B7250E"/>
    <w:rsid w:val="00B75744"/>
    <w:rsid w:val="00B82E70"/>
    <w:rsid w:val="00B8369D"/>
    <w:rsid w:val="00B852A1"/>
    <w:rsid w:val="00B85B37"/>
    <w:rsid w:val="00B860EC"/>
    <w:rsid w:val="00BA0B11"/>
    <w:rsid w:val="00BA58EC"/>
    <w:rsid w:val="00BA5A37"/>
    <w:rsid w:val="00BB1384"/>
    <w:rsid w:val="00BC6564"/>
    <w:rsid w:val="00BC681F"/>
    <w:rsid w:val="00BC7DA2"/>
    <w:rsid w:val="00BD5494"/>
    <w:rsid w:val="00BE5250"/>
    <w:rsid w:val="00C02898"/>
    <w:rsid w:val="00C05A34"/>
    <w:rsid w:val="00C072B7"/>
    <w:rsid w:val="00C07A8B"/>
    <w:rsid w:val="00C11284"/>
    <w:rsid w:val="00C1297B"/>
    <w:rsid w:val="00C148EC"/>
    <w:rsid w:val="00C26945"/>
    <w:rsid w:val="00C314D2"/>
    <w:rsid w:val="00C41AA1"/>
    <w:rsid w:val="00C45023"/>
    <w:rsid w:val="00C45F8F"/>
    <w:rsid w:val="00C47E5A"/>
    <w:rsid w:val="00C51764"/>
    <w:rsid w:val="00C52740"/>
    <w:rsid w:val="00C60BC4"/>
    <w:rsid w:val="00C63EAC"/>
    <w:rsid w:val="00C63F25"/>
    <w:rsid w:val="00C66D7E"/>
    <w:rsid w:val="00C70C42"/>
    <w:rsid w:val="00C76877"/>
    <w:rsid w:val="00C81B0E"/>
    <w:rsid w:val="00C85A72"/>
    <w:rsid w:val="00C8680A"/>
    <w:rsid w:val="00C86F85"/>
    <w:rsid w:val="00C879E7"/>
    <w:rsid w:val="00C90004"/>
    <w:rsid w:val="00C9389A"/>
    <w:rsid w:val="00C9540F"/>
    <w:rsid w:val="00C9738F"/>
    <w:rsid w:val="00C97605"/>
    <w:rsid w:val="00CA5449"/>
    <w:rsid w:val="00CB40E1"/>
    <w:rsid w:val="00CB72EA"/>
    <w:rsid w:val="00CC0190"/>
    <w:rsid w:val="00CC31C6"/>
    <w:rsid w:val="00CC3C45"/>
    <w:rsid w:val="00CC478D"/>
    <w:rsid w:val="00CC6C48"/>
    <w:rsid w:val="00CC7894"/>
    <w:rsid w:val="00CC7F3C"/>
    <w:rsid w:val="00CD3B4C"/>
    <w:rsid w:val="00CD4695"/>
    <w:rsid w:val="00CE538E"/>
    <w:rsid w:val="00CE5D10"/>
    <w:rsid w:val="00CF2304"/>
    <w:rsid w:val="00CF400C"/>
    <w:rsid w:val="00CF4798"/>
    <w:rsid w:val="00CF703F"/>
    <w:rsid w:val="00D03BB6"/>
    <w:rsid w:val="00D06813"/>
    <w:rsid w:val="00D0767B"/>
    <w:rsid w:val="00D07C90"/>
    <w:rsid w:val="00D1322A"/>
    <w:rsid w:val="00D13385"/>
    <w:rsid w:val="00D1620F"/>
    <w:rsid w:val="00D20911"/>
    <w:rsid w:val="00D22FAC"/>
    <w:rsid w:val="00D25885"/>
    <w:rsid w:val="00D25FE5"/>
    <w:rsid w:val="00D307D5"/>
    <w:rsid w:val="00D32ECA"/>
    <w:rsid w:val="00D32F2D"/>
    <w:rsid w:val="00D33A82"/>
    <w:rsid w:val="00D4199B"/>
    <w:rsid w:val="00D51F50"/>
    <w:rsid w:val="00D52D85"/>
    <w:rsid w:val="00D55AF8"/>
    <w:rsid w:val="00D560F0"/>
    <w:rsid w:val="00D5612E"/>
    <w:rsid w:val="00D626F4"/>
    <w:rsid w:val="00D65A0E"/>
    <w:rsid w:val="00D65AEA"/>
    <w:rsid w:val="00D6622C"/>
    <w:rsid w:val="00D70DC1"/>
    <w:rsid w:val="00D71AB8"/>
    <w:rsid w:val="00D811BD"/>
    <w:rsid w:val="00D81652"/>
    <w:rsid w:val="00D82B2E"/>
    <w:rsid w:val="00D857CC"/>
    <w:rsid w:val="00D85A98"/>
    <w:rsid w:val="00D87EF8"/>
    <w:rsid w:val="00D90F57"/>
    <w:rsid w:val="00D91076"/>
    <w:rsid w:val="00D91202"/>
    <w:rsid w:val="00D94CC5"/>
    <w:rsid w:val="00D965B4"/>
    <w:rsid w:val="00DA19EA"/>
    <w:rsid w:val="00DA2EBC"/>
    <w:rsid w:val="00DB2564"/>
    <w:rsid w:val="00DB3787"/>
    <w:rsid w:val="00DB43DA"/>
    <w:rsid w:val="00DB5EEB"/>
    <w:rsid w:val="00DB79E6"/>
    <w:rsid w:val="00DC199B"/>
    <w:rsid w:val="00DC4791"/>
    <w:rsid w:val="00DC5075"/>
    <w:rsid w:val="00DC541B"/>
    <w:rsid w:val="00DD24E8"/>
    <w:rsid w:val="00DD6033"/>
    <w:rsid w:val="00DD7A7B"/>
    <w:rsid w:val="00DE7DC6"/>
    <w:rsid w:val="00DF118D"/>
    <w:rsid w:val="00E10299"/>
    <w:rsid w:val="00E12BF8"/>
    <w:rsid w:val="00E13486"/>
    <w:rsid w:val="00E1573B"/>
    <w:rsid w:val="00E203AE"/>
    <w:rsid w:val="00E304DA"/>
    <w:rsid w:val="00E347C2"/>
    <w:rsid w:val="00E3498A"/>
    <w:rsid w:val="00E34CE1"/>
    <w:rsid w:val="00E416F2"/>
    <w:rsid w:val="00E41AE1"/>
    <w:rsid w:val="00E434F7"/>
    <w:rsid w:val="00E5214E"/>
    <w:rsid w:val="00E52177"/>
    <w:rsid w:val="00E60941"/>
    <w:rsid w:val="00E61A72"/>
    <w:rsid w:val="00E6547E"/>
    <w:rsid w:val="00E75555"/>
    <w:rsid w:val="00E84ADA"/>
    <w:rsid w:val="00E86D00"/>
    <w:rsid w:val="00E90DC8"/>
    <w:rsid w:val="00E94253"/>
    <w:rsid w:val="00E9663D"/>
    <w:rsid w:val="00EA2FD9"/>
    <w:rsid w:val="00EB580C"/>
    <w:rsid w:val="00EC003D"/>
    <w:rsid w:val="00EC381A"/>
    <w:rsid w:val="00EC4FF0"/>
    <w:rsid w:val="00ED732E"/>
    <w:rsid w:val="00EE2538"/>
    <w:rsid w:val="00EF036A"/>
    <w:rsid w:val="00EF17D8"/>
    <w:rsid w:val="00EF26E7"/>
    <w:rsid w:val="00EF3BDC"/>
    <w:rsid w:val="00EF5C2C"/>
    <w:rsid w:val="00EF6D06"/>
    <w:rsid w:val="00F00087"/>
    <w:rsid w:val="00F21522"/>
    <w:rsid w:val="00F2435B"/>
    <w:rsid w:val="00F30032"/>
    <w:rsid w:val="00F3136F"/>
    <w:rsid w:val="00F317AE"/>
    <w:rsid w:val="00F364CB"/>
    <w:rsid w:val="00F40587"/>
    <w:rsid w:val="00F5347B"/>
    <w:rsid w:val="00F55797"/>
    <w:rsid w:val="00F5704E"/>
    <w:rsid w:val="00F57B7C"/>
    <w:rsid w:val="00F7719E"/>
    <w:rsid w:val="00F91755"/>
    <w:rsid w:val="00F91E40"/>
    <w:rsid w:val="00F950FE"/>
    <w:rsid w:val="00FA0C97"/>
    <w:rsid w:val="00FA40F9"/>
    <w:rsid w:val="00FA60B1"/>
    <w:rsid w:val="00FB500F"/>
    <w:rsid w:val="00FB76F9"/>
    <w:rsid w:val="00FC18F3"/>
    <w:rsid w:val="00FC65FE"/>
    <w:rsid w:val="00FC6752"/>
    <w:rsid w:val="00FC7106"/>
    <w:rsid w:val="00FD01FB"/>
    <w:rsid w:val="00FD5D1D"/>
    <w:rsid w:val="00FE6B1B"/>
    <w:rsid w:val="00FE7FA8"/>
    <w:rsid w:val="00FF321C"/>
    <w:rsid w:val="00FF34C6"/>
    <w:rsid w:val="00FF4502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F2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056DB"/>
    <w:pPr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32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58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58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58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58EC"/>
    <w:pPr>
      <w:keepNext/>
      <w:autoSpaceDE w:val="0"/>
      <w:autoSpaceDN w:val="0"/>
      <w:ind w:firstLine="567"/>
      <w:jc w:val="both"/>
      <w:outlineLvl w:val="5"/>
    </w:pPr>
    <w:rPr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58EC"/>
    <w:pPr>
      <w:keepNext/>
      <w:autoSpaceDE w:val="0"/>
      <w:autoSpaceDN w:val="0"/>
      <w:ind w:firstLine="567"/>
      <w:jc w:val="center"/>
      <w:outlineLvl w:val="6"/>
    </w:pPr>
    <w:rPr>
      <w:b/>
      <w:bCs/>
      <w:i/>
      <w:iCs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58EC"/>
    <w:pPr>
      <w:keepNext/>
      <w:autoSpaceDE w:val="0"/>
      <w:autoSpaceDN w:val="0"/>
      <w:ind w:firstLine="567"/>
      <w:jc w:val="center"/>
      <w:outlineLvl w:val="7"/>
    </w:pPr>
    <w:rPr>
      <w:b/>
      <w:bCs/>
      <w:i/>
      <w:iCs/>
      <w:sz w:val="48"/>
      <w:szCs w:val="4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58EC"/>
    <w:pPr>
      <w:keepNext/>
      <w:autoSpaceDE w:val="0"/>
      <w:autoSpaceDN w:val="0"/>
      <w:outlineLvl w:val="8"/>
    </w:pPr>
    <w:rPr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25F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5F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83CD7"/>
    <w:rPr>
      <w:rFonts w:ascii="Arial" w:hAnsi="Arial"/>
      <w:b/>
      <w:sz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5F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25F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5FF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5FF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5F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5FF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rsid w:val="000056DB"/>
    <w:rPr>
      <w:rFonts w:cs="Times New Roman"/>
      <w:color w:val="0000FF"/>
      <w:sz w:val="21"/>
      <w:u w:val="single"/>
    </w:rPr>
  </w:style>
  <w:style w:type="paragraph" w:customStyle="1" w:styleId="dsc">
    <w:name w:val="dsc"/>
    <w:basedOn w:val="Normal"/>
    <w:uiPriority w:val="99"/>
    <w:rsid w:val="000056DB"/>
    <w:pPr>
      <w:spacing w:before="75" w:after="75"/>
      <w:ind w:firstLine="225"/>
      <w:jc w:val="both"/>
    </w:pPr>
    <w:rPr>
      <w:color w:val="000000"/>
      <w:sz w:val="21"/>
      <w:szCs w:val="21"/>
    </w:rPr>
  </w:style>
  <w:style w:type="character" w:customStyle="1" w:styleId="dopb1">
    <w:name w:val="dop_b1"/>
    <w:uiPriority w:val="99"/>
    <w:rsid w:val="000056DB"/>
    <w:rPr>
      <w:rFonts w:ascii="Tahoma" w:hAnsi="Tahoma"/>
      <w:b/>
      <w:color w:val="808080"/>
      <w:sz w:val="17"/>
    </w:rPr>
  </w:style>
  <w:style w:type="paragraph" w:styleId="BalloonText">
    <w:name w:val="Balloon Text"/>
    <w:basedOn w:val="Normal"/>
    <w:link w:val="BalloonTextChar"/>
    <w:uiPriority w:val="99"/>
    <w:semiHidden/>
    <w:rsid w:val="009E06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FF"/>
    <w:rPr>
      <w:sz w:val="0"/>
      <w:szCs w:val="0"/>
    </w:rPr>
  </w:style>
  <w:style w:type="character" w:styleId="Strong">
    <w:name w:val="Strong"/>
    <w:basedOn w:val="DefaultParagraphFont"/>
    <w:uiPriority w:val="99"/>
    <w:qFormat/>
    <w:rsid w:val="00427FE7"/>
    <w:rPr>
      <w:rFonts w:cs="Times New Roman"/>
      <w:b/>
    </w:rPr>
  </w:style>
  <w:style w:type="paragraph" w:styleId="NormalWeb">
    <w:name w:val="Normal (Web)"/>
    <w:basedOn w:val="Normal"/>
    <w:uiPriority w:val="99"/>
    <w:rsid w:val="00817D6F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817D6F"/>
    <w:rPr>
      <w:rFonts w:cs="Times New Roman"/>
      <w:i/>
    </w:rPr>
  </w:style>
  <w:style w:type="paragraph" w:styleId="BodyText2">
    <w:name w:val="Body Text 2"/>
    <w:basedOn w:val="Normal"/>
    <w:link w:val="BodyText2Char"/>
    <w:uiPriority w:val="99"/>
    <w:rsid w:val="00806116"/>
    <w:pPr>
      <w:ind w:firstLine="567"/>
      <w:jc w:val="both"/>
    </w:pPr>
    <w:rPr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325FF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0611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061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25FF"/>
    <w:rPr>
      <w:sz w:val="24"/>
      <w:szCs w:val="24"/>
    </w:rPr>
  </w:style>
  <w:style w:type="paragraph" w:customStyle="1" w:styleId="ConsPlusNormal">
    <w:name w:val="ConsPlusNormal"/>
    <w:uiPriority w:val="99"/>
    <w:rsid w:val="004D62B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D62B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???????"/>
    <w:uiPriority w:val="99"/>
    <w:rsid w:val="004D62B2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4D62B2"/>
    <w:rPr>
      <w:color w:val="FF000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325FF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4D62B2"/>
    <w:rPr>
      <w:b/>
      <w:color w:val="FF000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325FF"/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4D62B2"/>
    <w:pPr>
      <w:ind w:left="-720"/>
      <w:jc w:val="center"/>
    </w:pPr>
    <w:rPr>
      <w:b/>
      <w:bCs/>
      <w:sz w:val="30"/>
    </w:rPr>
  </w:style>
  <w:style w:type="character" w:customStyle="1" w:styleId="TitleChar">
    <w:name w:val="Title Char"/>
    <w:basedOn w:val="DefaultParagraphFont"/>
    <w:link w:val="Title"/>
    <w:uiPriority w:val="10"/>
    <w:rsid w:val="009325F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4D62B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325FF"/>
    <w:rPr>
      <w:sz w:val="24"/>
      <w:szCs w:val="24"/>
    </w:rPr>
  </w:style>
  <w:style w:type="character" w:customStyle="1" w:styleId="textfull">
    <w:name w:val="textfull"/>
    <w:basedOn w:val="DefaultParagraphFont"/>
    <w:uiPriority w:val="99"/>
    <w:rsid w:val="0012546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D96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25FF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A58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325FF"/>
    <w:rPr>
      <w:sz w:val="24"/>
      <w:szCs w:val="24"/>
    </w:rPr>
  </w:style>
  <w:style w:type="paragraph" w:styleId="List2">
    <w:name w:val="List 2"/>
    <w:basedOn w:val="Normal"/>
    <w:uiPriority w:val="99"/>
    <w:rsid w:val="00BA58EC"/>
    <w:pPr>
      <w:autoSpaceDE w:val="0"/>
      <w:autoSpaceDN w:val="0"/>
      <w:ind w:left="566" w:hanging="283"/>
    </w:pPr>
    <w:rPr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BA58EC"/>
    <w:pPr>
      <w:autoSpaceDE w:val="0"/>
      <w:autoSpaceDN w:val="0"/>
    </w:pPr>
    <w:rPr>
      <w:rFonts w:ascii="Arial" w:hAnsi="Arial" w:cs="Arial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25FF"/>
    <w:rPr>
      <w:rFonts w:asciiTheme="majorHAnsi" w:eastAsiaTheme="majorEastAsia" w:hAnsiTheme="majorHAnsi" w:cstheme="majorBid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BA58EC"/>
    <w:pPr>
      <w:autoSpaceDE w:val="0"/>
      <w:autoSpaceDN w:val="0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325FF"/>
    <w:rPr>
      <w:sz w:val="24"/>
      <w:szCs w:val="24"/>
    </w:rPr>
  </w:style>
  <w:style w:type="character" w:styleId="FollowedHyperlink">
    <w:name w:val="FollowedHyperlink"/>
    <w:basedOn w:val="DefaultParagraphFont"/>
    <w:uiPriority w:val="99"/>
    <w:rsid w:val="00BA58EC"/>
    <w:rPr>
      <w:rFonts w:cs="Times New Roman"/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BA58EC"/>
    <w:pPr>
      <w:pBdr>
        <w:bottom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325F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BA58EC"/>
    <w:pPr>
      <w:pBdr>
        <w:top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325FF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99"/>
    <w:rsid w:val="008065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1F085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1F08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variable">
    <w:name w:val="variable"/>
    <w:basedOn w:val="Normal"/>
    <w:uiPriority w:val="99"/>
    <w:rsid w:val="00883CD7"/>
    <w:rPr>
      <w:b/>
    </w:rPr>
  </w:style>
  <w:style w:type="paragraph" w:styleId="PlainText">
    <w:name w:val="Plain Text"/>
    <w:basedOn w:val="Normal"/>
    <w:link w:val="PlainTextChar"/>
    <w:uiPriority w:val="99"/>
    <w:rsid w:val="00883CD7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83CD7"/>
    <w:rPr>
      <w:rFonts w:ascii="Courier New" w:hAnsi="Courier New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883C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83CD7"/>
    <w:rPr>
      <w:sz w:val="16"/>
      <w:lang w:val="ru-RU" w:eastAsia="ru-RU"/>
    </w:rPr>
  </w:style>
  <w:style w:type="character" w:customStyle="1" w:styleId="url1">
    <w:name w:val="url1"/>
    <w:uiPriority w:val="99"/>
    <w:rsid w:val="00044767"/>
    <w:rPr>
      <w:color w:val="666666"/>
      <w:sz w:val="17"/>
    </w:rPr>
  </w:style>
  <w:style w:type="paragraph" w:customStyle="1" w:styleId="data1">
    <w:name w:val="data1"/>
    <w:basedOn w:val="Normal"/>
    <w:uiPriority w:val="99"/>
    <w:rsid w:val="00044767"/>
    <w:pPr>
      <w:spacing w:before="100" w:beforeAutospacing="1" w:after="240"/>
    </w:pPr>
    <w:rPr>
      <w:color w:val="999999"/>
      <w:sz w:val="20"/>
      <w:szCs w:val="20"/>
    </w:rPr>
  </w:style>
  <w:style w:type="character" w:customStyle="1" w:styleId="articleseperator">
    <w:name w:val="article_seperator"/>
    <w:basedOn w:val="DefaultParagraphFont"/>
    <w:uiPriority w:val="99"/>
    <w:rsid w:val="00044767"/>
    <w:rPr>
      <w:rFonts w:cs="Times New Roman"/>
    </w:rPr>
  </w:style>
  <w:style w:type="character" w:customStyle="1" w:styleId="y5black">
    <w:name w:val="y5_black"/>
    <w:basedOn w:val="DefaultParagraphFont"/>
    <w:uiPriority w:val="99"/>
    <w:rsid w:val="00725A81"/>
    <w:rPr>
      <w:rFonts w:cs="Times New Roman"/>
    </w:rPr>
  </w:style>
  <w:style w:type="character" w:customStyle="1" w:styleId="y5blacky5bg">
    <w:name w:val="y5_black y5_bg"/>
    <w:basedOn w:val="DefaultParagraphFont"/>
    <w:uiPriority w:val="99"/>
    <w:rsid w:val="00725A81"/>
    <w:rPr>
      <w:rFonts w:cs="Times New Roman"/>
    </w:rPr>
  </w:style>
  <w:style w:type="character" w:customStyle="1" w:styleId="hrd31">
    <w:name w:val="hrd31"/>
    <w:uiPriority w:val="99"/>
    <w:rsid w:val="00725A81"/>
    <w:rPr>
      <w:rFonts w:ascii="Verdana" w:hAnsi="Verdana"/>
      <w:color w:val="0878A6"/>
      <w:sz w:val="15"/>
    </w:rPr>
  </w:style>
  <w:style w:type="character" w:customStyle="1" w:styleId="hrd21">
    <w:name w:val="hrd21"/>
    <w:uiPriority w:val="99"/>
    <w:rsid w:val="00725A81"/>
    <w:rPr>
      <w:rFonts w:ascii="Verdana" w:hAnsi="Verdana"/>
      <w:color w:val="0878A6"/>
      <w:sz w:val="18"/>
    </w:rPr>
  </w:style>
  <w:style w:type="paragraph" w:styleId="FootnoteText">
    <w:name w:val="footnote text"/>
    <w:basedOn w:val="Normal"/>
    <w:link w:val="FootnoteTextChar"/>
    <w:uiPriority w:val="99"/>
    <w:semiHidden/>
    <w:rsid w:val="004227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25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2273D"/>
    <w:rPr>
      <w:rFonts w:cs="Times New Roman"/>
      <w:vertAlign w:val="superscript"/>
    </w:rPr>
  </w:style>
  <w:style w:type="character" w:styleId="HTMLCode">
    <w:name w:val="HTML Code"/>
    <w:basedOn w:val="DefaultParagraphFont"/>
    <w:uiPriority w:val="99"/>
    <w:rsid w:val="00FF321C"/>
    <w:rPr>
      <w:rFonts w:ascii="Courier New" w:hAnsi="Courier New" w:cs="Times New Roman"/>
      <w:sz w:val="20"/>
    </w:rPr>
  </w:style>
  <w:style w:type="paragraph" w:customStyle="1" w:styleId="citata">
    <w:name w:val="citata"/>
    <w:basedOn w:val="Normal"/>
    <w:uiPriority w:val="99"/>
    <w:rsid w:val="00312249"/>
    <w:pPr>
      <w:spacing w:before="100" w:beforeAutospacing="1" w:after="100" w:afterAutospacing="1"/>
      <w:ind w:firstLine="240"/>
      <w:jc w:val="both"/>
    </w:pPr>
    <w:rPr>
      <w:i/>
      <w:iCs/>
      <w:sz w:val="20"/>
      <w:szCs w:val="20"/>
    </w:rPr>
  </w:style>
  <w:style w:type="paragraph" w:customStyle="1" w:styleId="copy">
    <w:name w:val="copy"/>
    <w:basedOn w:val="Normal"/>
    <w:uiPriority w:val="99"/>
    <w:rsid w:val="009D7D78"/>
    <w:pPr>
      <w:spacing w:before="100" w:beforeAutospacing="1" w:after="100" w:afterAutospacing="1"/>
    </w:pPr>
    <w:rPr>
      <w:sz w:val="18"/>
      <w:szCs w:val="18"/>
    </w:rPr>
  </w:style>
  <w:style w:type="paragraph" w:customStyle="1" w:styleId="dateblue">
    <w:name w:val="date_blue"/>
    <w:basedOn w:val="Normal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dategreen">
    <w:name w:val="date_green"/>
    <w:basedOn w:val="Normal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newstitle">
    <w:name w:val="news_title"/>
    <w:basedOn w:val="Normal"/>
    <w:uiPriority w:val="99"/>
    <w:rsid w:val="00554E70"/>
    <w:pPr>
      <w:spacing w:after="30"/>
      <w:ind w:left="-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news">
    <w:name w:val="news"/>
    <w:basedOn w:val="Normal"/>
    <w:uiPriority w:val="99"/>
    <w:rsid w:val="00554E70"/>
    <w:pPr>
      <w:spacing w:after="135"/>
      <w:ind w:left="-150"/>
      <w:jc w:val="both"/>
    </w:pPr>
    <w:rPr>
      <w:color w:val="054566"/>
      <w:sz w:val="18"/>
      <w:szCs w:val="18"/>
    </w:rPr>
  </w:style>
  <w:style w:type="paragraph" w:customStyle="1" w:styleId="election">
    <w:name w:val="election"/>
    <w:basedOn w:val="Normal"/>
    <w:uiPriority w:val="99"/>
    <w:rsid w:val="00554E70"/>
    <w:pPr>
      <w:spacing w:before="100" w:beforeAutospacing="1" w:after="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rightgradient">
    <w:name w:val="right_gradient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newsnoimage">
    <w:name w:val="news_no_image"/>
    <w:basedOn w:val="Normal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9E38"/>
      <w:sz w:val="27"/>
      <w:szCs w:val="27"/>
    </w:rPr>
  </w:style>
  <w:style w:type="paragraph" w:customStyle="1" w:styleId="categnoimage">
    <w:name w:val="categ_no_image"/>
    <w:basedOn w:val="Normal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5BB0"/>
      <w:sz w:val="27"/>
      <w:szCs w:val="27"/>
    </w:rPr>
  </w:style>
  <w:style w:type="paragraph" w:customStyle="1" w:styleId="componentheading">
    <w:name w:val="componentheading"/>
    <w:basedOn w:val="Normal"/>
    <w:uiPriority w:val="99"/>
    <w:rsid w:val="00554E70"/>
    <w:pPr>
      <w:spacing w:before="100" w:beforeAutospacing="1" w:after="100" w:afterAutospacing="1" w:line="330" w:lineRule="atLeast"/>
    </w:pPr>
    <w:rPr>
      <w:rFonts w:ascii="Verdana" w:hAnsi="Verdana"/>
      <w:b/>
      <w:bCs/>
      <w:color w:val="66C588"/>
      <w:sz w:val="21"/>
      <w:szCs w:val="21"/>
    </w:rPr>
  </w:style>
  <w:style w:type="paragraph" w:customStyle="1" w:styleId="contentheading">
    <w:name w:val="contentheading"/>
    <w:basedOn w:val="Normal"/>
    <w:uiPriority w:val="99"/>
    <w:rsid w:val="00554E70"/>
    <w:pPr>
      <w:spacing w:before="100" w:beforeAutospacing="1" w:after="100" w:afterAutospacing="1"/>
    </w:pPr>
    <w:rPr>
      <w:rFonts w:ascii="Verdana" w:hAnsi="Verdana"/>
      <w:caps/>
      <w:sz w:val="18"/>
      <w:szCs w:val="18"/>
    </w:rPr>
  </w:style>
  <w:style w:type="paragraph" w:customStyle="1" w:styleId="buttonheading">
    <w:name w:val="buttonheading"/>
    <w:basedOn w:val="Normal"/>
    <w:uiPriority w:val="99"/>
    <w:rsid w:val="00554E7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contentpaneopen">
    <w:name w:val="contentpaneopen"/>
    <w:basedOn w:val="Normal"/>
    <w:uiPriority w:val="99"/>
    <w:rsid w:val="00554E70"/>
    <w:pPr>
      <w:spacing w:before="100" w:beforeAutospacing="1" w:after="100" w:afterAutospacing="1" w:line="240" w:lineRule="atLeast"/>
    </w:pPr>
    <w:rPr>
      <w:color w:val="5A6167"/>
      <w:sz w:val="18"/>
      <w:szCs w:val="18"/>
    </w:rPr>
  </w:style>
  <w:style w:type="paragraph" w:customStyle="1" w:styleId="message">
    <w:name w:val="message"/>
    <w:basedOn w:val="Normal"/>
    <w:uiPriority w:val="99"/>
    <w:rsid w:val="00554E70"/>
    <w:pPr>
      <w:spacing w:before="100" w:beforeAutospacing="1" w:after="100" w:afterAutospacing="1"/>
      <w:jc w:val="both"/>
    </w:pPr>
    <w:rPr>
      <w:color w:val="5A6167"/>
      <w:sz w:val="18"/>
      <w:szCs w:val="18"/>
    </w:rPr>
  </w:style>
  <w:style w:type="paragraph" w:customStyle="1" w:styleId="inputbox">
    <w:name w:val="inputbox"/>
    <w:basedOn w:val="Normal"/>
    <w:uiPriority w:val="99"/>
    <w:rsid w:val="00554E70"/>
    <w:pPr>
      <w:spacing w:before="100" w:beforeAutospacing="1" w:after="100" w:afterAutospacing="1"/>
    </w:pPr>
    <w:rPr>
      <w:color w:val="5A6167"/>
      <w:sz w:val="18"/>
      <w:szCs w:val="18"/>
    </w:rPr>
  </w:style>
  <w:style w:type="paragraph" w:customStyle="1" w:styleId="sectiontableentry1">
    <w:name w:val="sectiontableentry1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btn">
    <w:name w:val="btn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color">
    <w:name w:val="color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red">
    <w:name w:val="red"/>
    <w:basedOn w:val="DefaultParagraphFont"/>
    <w:uiPriority w:val="99"/>
    <w:rsid w:val="00554E70"/>
    <w:rPr>
      <w:rFonts w:cs="Times New Roman"/>
    </w:rPr>
  </w:style>
  <w:style w:type="character" w:customStyle="1" w:styleId="red1">
    <w:name w:val="red1"/>
    <w:uiPriority w:val="99"/>
    <w:rsid w:val="00554E70"/>
    <w:rPr>
      <w:color w:val="990033"/>
    </w:rPr>
  </w:style>
  <w:style w:type="paragraph" w:customStyle="1" w:styleId="btn1">
    <w:name w:val="btn1"/>
    <w:basedOn w:val="Normal"/>
    <w:uiPriority w:val="99"/>
    <w:rsid w:val="00554E70"/>
    <w:pPr>
      <w:spacing w:before="450" w:after="100" w:afterAutospacing="1"/>
    </w:pPr>
    <w:rPr>
      <w:sz w:val="18"/>
      <w:szCs w:val="18"/>
    </w:rPr>
  </w:style>
  <w:style w:type="paragraph" w:customStyle="1" w:styleId="newstitle1">
    <w:name w:val="news_title1"/>
    <w:basedOn w:val="Normal"/>
    <w:uiPriority w:val="99"/>
    <w:rsid w:val="00554E70"/>
    <w:pPr>
      <w:spacing w:after="3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color1">
    <w:name w:val="color1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additional1">
    <w:name w:val="additional1"/>
    <w:uiPriority w:val="99"/>
    <w:rsid w:val="001E50B8"/>
    <w:rPr>
      <w:rFonts w:ascii="Arial" w:hAnsi="Arial"/>
      <w:color w:val="58626B"/>
      <w:sz w:val="16"/>
    </w:rPr>
  </w:style>
  <w:style w:type="character" w:customStyle="1" w:styleId="static">
    <w:name w:val="static"/>
    <w:basedOn w:val="DefaultParagraphFont"/>
    <w:uiPriority w:val="99"/>
    <w:rsid w:val="000A575A"/>
    <w:rPr>
      <w:rFonts w:cs="Times New Roman"/>
    </w:rPr>
  </w:style>
  <w:style w:type="character" w:customStyle="1" w:styleId="company-www">
    <w:name w:val="company-www"/>
    <w:basedOn w:val="DefaultParagraphFont"/>
    <w:uiPriority w:val="99"/>
    <w:rsid w:val="007339A5"/>
    <w:rPr>
      <w:rFonts w:cs="Times New Roman"/>
    </w:rPr>
  </w:style>
  <w:style w:type="paragraph" w:customStyle="1" w:styleId="a0">
    <w:name w:val="Подпись на общем бланке"/>
    <w:basedOn w:val="Signature"/>
    <w:next w:val="BodyText"/>
    <w:uiPriority w:val="99"/>
    <w:rsid w:val="000E316B"/>
    <w:pPr>
      <w:tabs>
        <w:tab w:val="right" w:pos="9639"/>
      </w:tabs>
      <w:suppressAutoHyphens/>
      <w:spacing w:before="480" w:line="240" w:lineRule="exact"/>
      <w:ind w:left="0"/>
    </w:pPr>
    <w:rPr>
      <w:sz w:val="28"/>
      <w:szCs w:val="20"/>
    </w:rPr>
  </w:style>
  <w:style w:type="paragraph" w:styleId="NoSpacing">
    <w:name w:val="No Spacing"/>
    <w:basedOn w:val="Normal"/>
    <w:uiPriority w:val="99"/>
    <w:qFormat/>
    <w:rsid w:val="000E316B"/>
    <w:rPr>
      <w:rFonts w:ascii="Calibri" w:hAnsi="Calibri"/>
      <w:sz w:val="22"/>
      <w:szCs w:val="22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0E316B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325FF"/>
    <w:rPr>
      <w:sz w:val="24"/>
      <w:szCs w:val="24"/>
    </w:rPr>
  </w:style>
  <w:style w:type="paragraph" w:customStyle="1" w:styleId="rcphdr">
    <w:name w:val="rcphdr"/>
    <w:basedOn w:val="Normal"/>
    <w:uiPriority w:val="99"/>
    <w:rsid w:val="006651C6"/>
    <w:pPr>
      <w:spacing w:before="200"/>
    </w:pPr>
    <w:rPr>
      <w:rFonts w:ascii="Comic Sans MS" w:hAnsi="Comic Sans MS"/>
      <w:color w:val="993300"/>
    </w:rPr>
  </w:style>
  <w:style w:type="paragraph" w:customStyle="1" w:styleId="rcpstru">
    <w:name w:val="rcpstru"/>
    <w:basedOn w:val="Normal"/>
    <w:uiPriority w:val="99"/>
    <w:rsid w:val="006651C6"/>
    <w:pPr>
      <w:ind w:left="225" w:right="225"/>
    </w:pPr>
    <w:rPr>
      <w:b/>
      <w:bCs/>
      <w:sz w:val="20"/>
      <w:szCs w:val="20"/>
    </w:rPr>
  </w:style>
  <w:style w:type="paragraph" w:customStyle="1" w:styleId="rcptxt">
    <w:name w:val="rcptxt"/>
    <w:basedOn w:val="Normal"/>
    <w:uiPriority w:val="99"/>
    <w:rsid w:val="006651C6"/>
    <w:pPr>
      <w:spacing w:before="100" w:beforeAutospacing="1" w:after="240"/>
      <w:jc w:val="both"/>
    </w:pPr>
    <w:rPr>
      <w:sz w:val="20"/>
      <w:szCs w:val="20"/>
    </w:rPr>
  </w:style>
  <w:style w:type="character" w:customStyle="1" w:styleId="mw-headline">
    <w:name w:val="mw-headline"/>
    <w:basedOn w:val="DefaultParagraphFont"/>
    <w:uiPriority w:val="99"/>
    <w:rsid w:val="00D20911"/>
    <w:rPr>
      <w:rFonts w:cs="Times New Roman"/>
    </w:rPr>
  </w:style>
  <w:style w:type="paragraph" w:customStyle="1" w:styleId="ConsPlusTitle">
    <w:name w:val="ConsPlusTitle"/>
    <w:uiPriority w:val="99"/>
    <w:rsid w:val="00C879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1">
    <w:name w:val="Знак Знак Знак Знак"/>
    <w:basedOn w:val="Normal"/>
    <w:uiPriority w:val="99"/>
    <w:rsid w:val="00820B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5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25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25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084">
                      <w:marLeft w:val="3675"/>
                      <w:marRight w:val="3675"/>
                      <w:marTop w:val="75"/>
                      <w:marBottom w:val="75"/>
                      <w:divBdr>
                        <w:top w:val="none" w:sz="0" w:space="0" w:color="auto"/>
                        <w:left w:val="single" w:sz="6" w:space="8" w:color="FFB48F"/>
                        <w:bottom w:val="none" w:sz="0" w:space="0" w:color="auto"/>
                        <w:right w:val="single" w:sz="6" w:space="8" w:color="FFB48F"/>
                      </w:divBdr>
                    </w:div>
                  </w:divsChild>
                </w:div>
              </w:divsChild>
            </w:div>
          </w:divsChild>
        </w:div>
      </w:divsChild>
    </w:div>
    <w:div w:id="97525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2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4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70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784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6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91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7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6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5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25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802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5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130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6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7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8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0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4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295">
              <w:marLeft w:val="0"/>
              <w:marRight w:val="105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58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  <w:divsChild>
                            <w:div w:id="97525606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25642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25683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52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B9D0DC"/>
                            <w:left w:val="single" w:sz="6" w:space="0" w:color="B9D0DC"/>
                            <w:bottom w:val="single" w:sz="2" w:space="0" w:color="B9D0DC"/>
                            <w:right w:val="single" w:sz="6" w:space="0" w:color="B9D0DC"/>
                          </w:divBdr>
                          <w:divsChild>
                            <w:div w:id="975256012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525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8097">
                          <w:marLeft w:val="5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97525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4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21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6529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84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9752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669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698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642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599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187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624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321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265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525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999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97525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802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257174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25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51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97525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52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777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2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208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55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25693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82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975256227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9752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</w:divsChild>
    </w:div>
    <w:div w:id="9752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8161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6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737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7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6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44">
                      <w:marLeft w:val="29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446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8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6848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579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01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83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25819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5256408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48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25760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525652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67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25787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525768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58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25735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525773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58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25784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525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364">
                                              <w:marLeft w:val="0"/>
                                              <w:marRight w:val="21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6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94">
          <w:marLeft w:val="0"/>
          <w:marRight w:val="0"/>
          <w:marTop w:val="0"/>
          <w:marBottom w:val="0"/>
          <w:divBdr>
            <w:top w:val="dashed" w:sz="6" w:space="4" w:color="ADADAD"/>
            <w:left w:val="dashed" w:sz="6" w:space="4" w:color="ADADAD"/>
            <w:bottom w:val="dashed" w:sz="6" w:space="4" w:color="ADADAD"/>
            <w:right w:val="dashed" w:sz="6" w:space="4" w:color="ADADAD"/>
          </w:divBdr>
        </w:div>
      </w:divsChild>
    </w:div>
    <w:div w:id="97525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5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082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1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191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340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640">
                  <w:marLeft w:val="7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748">
                  <w:marLeft w:val="0"/>
                  <w:marRight w:val="0"/>
                  <w:marTop w:val="0"/>
                  <w:marBottom w:val="0"/>
                  <w:divBdr>
                    <w:top w:val="single" w:sz="12" w:space="1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97525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897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975258064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25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738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6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6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8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06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8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7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6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50">
      <w:marLeft w:val="2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004">
              <w:marLeft w:val="0"/>
              <w:marRight w:val="0"/>
              <w:marTop w:val="0"/>
              <w:marBottom w:val="0"/>
              <w:divBdr>
                <w:top w:val="double" w:sz="2" w:space="0" w:color="45A245"/>
                <w:left w:val="double" w:sz="2" w:space="0" w:color="45A245"/>
                <w:bottom w:val="double" w:sz="2" w:space="0" w:color="45A245"/>
                <w:right w:val="double" w:sz="2" w:space="0" w:color="45A245"/>
              </w:divBdr>
              <w:divsChild>
                <w:div w:id="97525624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25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25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25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253">
          <w:marLeft w:val="0"/>
          <w:marRight w:val="0"/>
          <w:marTop w:val="0"/>
          <w:marBottom w:val="0"/>
          <w:divBdr>
            <w:top w:val="single" w:sz="6" w:space="0" w:color="345487"/>
            <w:left w:val="single" w:sz="6" w:space="0" w:color="345487"/>
            <w:bottom w:val="single" w:sz="6" w:space="0" w:color="345487"/>
            <w:right w:val="single" w:sz="6" w:space="0" w:color="345487"/>
          </w:divBdr>
          <w:divsChild>
            <w:div w:id="9752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25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25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2">
      <w:marLeft w:val="4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6175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8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591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8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6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795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585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6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7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5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7037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230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7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6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6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592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8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82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6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7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8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7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307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975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5877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0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8085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7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7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766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6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6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6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5806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5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8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8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256700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257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256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257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257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128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9752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415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7790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804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2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52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667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010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531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861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2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5968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12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5883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084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5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576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25816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525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525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6731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25676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7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97525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5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525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768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25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5256991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9752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8054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5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8170">
          <w:marLeft w:val="0"/>
          <w:marRight w:val="0"/>
          <w:marTop w:val="150"/>
          <w:marBottom w:val="300"/>
          <w:divBdr>
            <w:top w:val="single" w:sz="6" w:space="8" w:color="525252"/>
            <w:left w:val="single" w:sz="6" w:space="9" w:color="525252"/>
            <w:bottom w:val="single" w:sz="6" w:space="8" w:color="525252"/>
            <w:right w:val="single" w:sz="6" w:space="9" w:color="525252"/>
          </w:divBdr>
          <w:divsChild>
            <w:div w:id="9752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81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5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9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7878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6614">
              <w:marLeft w:val="0"/>
              <w:marRight w:val="0"/>
              <w:marTop w:val="0"/>
              <w:marBottom w:val="0"/>
              <w:divBdr>
                <w:top w:val="dotted" w:sz="6" w:space="8" w:color="CCCCCC"/>
                <w:left w:val="dotted" w:sz="6" w:space="8" w:color="CCCCCC"/>
                <w:bottom w:val="dotted" w:sz="6" w:space="8" w:color="CCCCCC"/>
                <w:right w:val="dotted" w:sz="6" w:space="8" w:color="CCCCCC"/>
              </w:divBdr>
            </w:div>
          </w:divsChild>
        </w:div>
      </w:divsChild>
    </w:div>
    <w:div w:id="97525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6232">
              <w:marLeft w:val="24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191</Words>
  <Characters>1095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УТВЕРЖДАЮ:</dc:title>
  <dc:subject/>
  <dc:creator>user</dc:creator>
  <cp:keywords/>
  <dc:description/>
  <cp:lastModifiedBy>User</cp:lastModifiedBy>
  <cp:revision>3</cp:revision>
  <cp:lastPrinted>2016-04-12T10:50:00Z</cp:lastPrinted>
  <dcterms:created xsi:type="dcterms:W3CDTF">2016-04-08T10:23:00Z</dcterms:created>
  <dcterms:modified xsi:type="dcterms:W3CDTF">2016-04-12T10:51:00Z</dcterms:modified>
</cp:coreProperties>
</file>