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F3F" w:rsidRDefault="00405F3F" w:rsidP="0083148A">
      <w:pPr>
        <w:pStyle w:val="Title"/>
        <w:widowControl w:val="0"/>
        <w:ind w:left="0"/>
        <w:rPr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9.85pt;margin-top:-18pt;width:219.85pt;height:90pt;z-index:251658240" stroked="f">
            <v:textbox>
              <w:txbxContent>
                <w:p w:rsidR="00405F3F" w:rsidRPr="00DE7542" w:rsidRDefault="00405F3F" w:rsidP="00CC70C6">
                  <w:pPr>
                    <w:rPr>
                      <w:vanish/>
                    </w:rPr>
                  </w:pPr>
                  <w:r>
                    <w:rPr>
                      <w:b/>
                      <w:bCs/>
                      <w:vanish/>
                    </w:rPr>
                    <w:t>Мясникова О.Н.</w:t>
                  </w:r>
                </w:p>
                <w:p w:rsidR="00405F3F" w:rsidRPr="00DE7542" w:rsidRDefault="00405F3F" w:rsidP="00CC70C6">
                  <w:pPr>
                    <w:rPr>
                      <w:vanish/>
                    </w:rPr>
                  </w:pPr>
                  <w:r w:rsidRPr="00DE7542">
                    <w:rPr>
                      <w:vanish/>
                    </w:rPr>
                    <w:t>Князев А.Е.</w:t>
                  </w:r>
                </w:p>
                <w:p w:rsidR="00405F3F" w:rsidRPr="00DE7542" w:rsidRDefault="00405F3F" w:rsidP="00CC70C6">
                  <w:pPr>
                    <w:rPr>
                      <w:vanish/>
                    </w:rPr>
                  </w:pPr>
                </w:p>
                <w:p w:rsidR="00405F3F" w:rsidRPr="00DE7542" w:rsidRDefault="00405F3F" w:rsidP="00CC70C6">
                  <w:pPr>
                    <w:rPr>
                      <w:vanish/>
                    </w:rPr>
                  </w:pPr>
                  <w:r>
                    <w:rPr>
                      <w:vanish/>
                    </w:rPr>
                    <w:t>копии – Мясникова – 1</w:t>
                  </w:r>
                </w:p>
              </w:txbxContent>
            </v:textbox>
          </v:shape>
        </w:pict>
      </w:r>
      <w:r>
        <w:rPr>
          <w:sz w:val="24"/>
        </w:rPr>
        <w:pict>
          <v:shape id="_x0000_i1031" type="#_x0000_t75" style="width:41.25pt;height:80.25pt">
            <v:imagedata r:id="rId7" o:title=""/>
          </v:shape>
        </w:pict>
      </w:r>
    </w:p>
    <w:p w:rsidR="00405F3F" w:rsidRDefault="00405F3F" w:rsidP="0083148A">
      <w:pPr>
        <w:pStyle w:val="Title"/>
        <w:widowControl w:val="0"/>
        <w:ind w:left="0"/>
        <w:rPr>
          <w:szCs w:val="28"/>
        </w:rPr>
      </w:pPr>
    </w:p>
    <w:p w:rsidR="00405F3F" w:rsidRPr="000D6DC4" w:rsidRDefault="00405F3F" w:rsidP="00691821">
      <w:pPr>
        <w:pStyle w:val="Heading1"/>
        <w:widowControl w:val="0"/>
        <w:ind w:left="-227"/>
        <w:jc w:val="center"/>
        <w:rPr>
          <w:color w:val="auto"/>
          <w:kern w:val="0"/>
          <w:sz w:val="28"/>
          <w:szCs w:val="28"/>
        </w:rPr>
      </w:pPr>
      <w:r w:rsidRPr="000D6DC4">
        <w:rPr>
          <w:color w:val="auto"/>
          <w:kern w:val="0"/>
          <w:sz w:val="28"/>
          <w:szCs w:val="28"/>
        </w:rPr>
        <w:t>АДМИНИСТРАЦИЯ ТАБОРИНСКОГО МУНИЦИПАЛЬНОГО РАЙОНА</w:t>
      </w:r>
    </w:p>
    <w:p w:rsidR="00405F3F" w:rsidRPr="004124C4" w:rsidRDefault="00405F3F" w:rsidP="000D6DC4">
      <w:pPr>
        <w:pStyle w:val="Heading1"/>
        <w:widowControl w:val="0"/>
        <w:jc w:val="center"/>
        <w:rPr>
          <w:sz w:val="32"/>
          <w:szCs w:val="32"/>
        </w:rPr>
      </w:pPr>
      <w:r w:rsidRPr="004124C4">
        <w:rPr>
          <w:color w:val="auto"/>
          <w:kern w:val="0"/>
          <w:sz w:val="32"/>
          <w:szCs w:val="32"/>
        </w:rPr>
        <w:t>П О С Т А Н О В Л Е Н И Е</w:t>
      </w:r>
    </w:p>
    <w:tbl>
      <w:tblPr>
        <w:tblW w:w="5000" w:type="pct"/>
        <w:tblBorders>
          <w:top w:val="thinThickLargeGap" w:sz="24" w:space="0" w:color="auto"/>
        </w:tblBorders>
        <w:tblLook w:val="0000"/>
      </w:tblPr>
      <w:tblGrid>
        <w:gridCol w:w="9570"/>
      </w:tblGrid>
      <w:tr w:rsidR="00405F3F" w:rsidTr="00691821">
        <w:trPr>
          <w:trHeight w:val="100"/>
        </w:trPr>
        <w:tc>
          <w:tcPr>
            <w:tcW w:w="5000" w:type="pct"/>
            <w:tcBorders>
              <w:top w:val="thinThickLargeGap" w:sz="24" w:space="0" w:color="auto"/>
              <w:left w:val="nil"/>
              <w:bottom w:val="nil"/>
              <w:right w:val="nil"/>
            </w:tcBorders>
          </w:tcPr>
          <w:p w:rsidR="00405F3F" w:rsidRDefault="00405F3F" w:rsidP="00691821">
            <w:pPr>
              <w:widowControl w:val="0"/>
              <w:rPr>
                <w:sz w:val="28"/>
              </w:rPr>
            </w:pPr>
          </w:p>
        </w:tc>
      </w:tr>
    </w:tbl>
    <w:p w:rsidR="00405F3F" w:rsidRDefault="00405F3F" w:rsidP="00691821">
      <w:pPr>
        <w:jc w:val="both"/>
        <w:rPr>
          <w:sz w:val="28"/>
          <w:u w:val="single"/>
        </w:rPr>
      </w:pPr>
      <w:r w:rsidRPr="00A0628D">
        <w:rPr>
          <w:sz w:val="28"/>
        </w:rPr>
        <w:t xml:space="preserve">от </w:t>
      </w:r>
      <w:r w:rsidRPr="00A0628D">
        <w:rPr>
          <w:sz w:val="28"/>
          <w:u w:val="single"/>
        </w:rPr>
        <w:t xml:space="preserve"> </w:t>
      </w:r>
      <w:r>
        <w:rPr>
          <w:sz w:val="28"/>
          <w:u w:val="single"/>
        </w:rPr>
        <w:t>11</w:t>
      </w:r>
      <w:r w:rsidRPr="00A0628D">
        <w:rPr>
          <w:sz w:val="28"/>
          <w:u w:val="single"/>
        </w:rPr>
        <w:t>.</w:t>
      </w:r>
      <w:r>
        <w:rPr>
          <w:sz w:val="28"/>
          <w:u w:val="single"/>
        </w:rPr>
        <w:t>03</w:t>
      </w:r>
      <w:r w:rsidRPr="00A0628D">
        <w:rPr>
          <w:sz w:val="28"/>
          <w:u w:val="single"/>
        </w:rPr>
        <w:t>.20</w:t>
      </w:r>
      <w:r>
        <w:rPr>
          <w:sz w:val="28"/>
          <w:u w:val="single"/>
        </w:rPr>
        <w:t>20</w:t>
      </w:r>
      <w:r w:rsidRPr="00A0628D">
        <w:rPr>
          <w:sz w:val="28"/>
          <w:u w:val="single"/>
        </w:rPr>
        <w:t xml:space="preserve">г. </w:t>
      </w:r>
      <w:r w:rsidRPr="00A0628D">
        <w:rPr>
          <w:sz w:val="28"/>
        </w:rPr>
        <w:t xml:space="preserve"> № </w:t>
      </w:r>
      <w:r w:rsidRPr="00A0628D">
        <w:rPr>
          <w:sz w:val="28"/>
          <w:u w:val="single"/>
        </w:rPr>
        <w:t xml:space="preserve"> </w:t>
      </w:r>
      <w:r>
        <w:rPr>
          <w:sz w:val="28"/>
          <w:u w:val="single"/>
        </w:rPr>
        <w:t>33</w:t>
      </w:r>
      <w:r w:rsidRPr="00A0628D">
        <w:rPr>
          <w:sz w:val="28"/>
          <w:u w:val="single"/>
        </w:rPr>
        <w:t xml:space="preserve"> </w:t>
      </w:r>
      <w:r w:rsidRPr="00A0628D">
        <w:rPr>
          <w:color w:val="FFFFFF"/>
          <w:sz w:val="28"/>
        </w:rPr>
        <w:t>.</w:t>
      </w:r>
    </w:p>
    <w:p w:rsidR="00405F3F" w:rsidRDefault="00405F3F" w:rsidP="006F2EF9">
      <w:pPr>
        <w:widowControl w:val="0"/>
        <w:jc w:val="both"/>
        <w:rPr>
          <w:sz w:val="28"/>
        </w:rPr>
      </w:pPr>
      <w:r>
        <w:rPr>
          <w:sz w:val="28"/>
        </w:rPr>
        <w:t>с. Таборы</w:t>
      </w:r>
    </w:p>
    <w:p w:rsidR="00405F3F" w:rsidRPr="00A3196B" w:rsidRDefault="00405F3F" w:rsidP="0083148A">
      <w:pPr>
        <w:widowControl w:val="0"/>
        <w:jc w:val="center"/>
        <w:rPr>
          <w:sz w:val="28"/>
          <w:szCs w:val="28"/>
        </w:rPr>
      </w:pPr>
    </w:p>
    <w:p w:rsidR="00405F3F" w:rsidRPr="00A3196B" w:rsidRDefault="00405F3F" w:rsidP="006D7E4C">
      <w:pPr>
        <w:widowControl w:val="0"/>
        <w:jc w:val="center"/>
        <w:rPr>
          <w:b/>
          <w:i/>
          <w:sz w:val="28"/>
          <w:szCs w:val="28"/>
        </w:rPr>
      </w:pPr>
      <w:bookmarkStart w:id="0" w:name="OLE_LINK3"/>
      <w:r w:rsidRPr="00A3196B">
        <w:rPr>
          <w:b/>
          <w:i/>
          <w:sz w:val="28"/>
          <w:szCs w:val="28"/>
        </w:rPr>
        <w:t>О списании муниципального имущества,</w:t>
      </w:r>
      <w:r>
        <w:rPr>
          <w:b/>
          <w:i/>
          <w:sz w:val="28"/>
          <w:szCs w:val="28"/>
        </w:rPr>
        <w:t xml:space="preserve"> н</w:t>
      </w:r>
      <w:r w:rsidRPr="00A3196B">
        <w:rPr>
          <w:b/>
          <w:i/>
          <w:sz w:val="28"/>
          <w:szCs w:val="28"/>
        </w:rPr>
        <w:t>аходящегося</w:t>
      </w:r>
      <w:r>
        <w:rPr>
          <w:b/>
          <w:i/>
          <w:sz w:val="28"/>
          <w:szCs w:val="28"/>
        </w:rPr>
        <w:t> </w:t>
      </w:r>
      <w:r w:rsidRPr="00A3196B">
        <w:rPr>
          <w:b/>
          <w:i/>
          <w:sz w:val="28"/>
          <w:szCs w:val="28"/>
        </w:rPr>
        <w:t>в</w:t>
      </w:r>
      <w:r>
        <w:rPr>
          <w:b/>
          <w:i/>
          <w:sz w:val="28"/>
          <w:szCs w:val="28"/>
        </w:rPr>
        <w:t> МКОУ «Пальминская ООШ»</w:t>
      </w:r>
    </w:p>
    <w:bookmarkEnd w:id="0"/>
    <w:p w:rsidR="00405F3F" w:rsidRPr="00A3196B" w:rsidRDefault="00405F3F" w:rsidP="0083148A">
      <w:pPr>
        <w:widowControl w:val="0"/>
        <w:jc w:val="center"/>
        <w:rPr>
          <w:sz w:val="28"/>
          <w:szCs w:val="28"/>
        </w:rPr>
      </w:pPr>
    </w:p>
    <w:p w:rsidR="00405F3F" w:rsidRPr="00A3196B" w:rsidRDefault="00405F3F" w:rsidP="0083148A">
      <w:pPr>
        <w:widowControl w:val="0"/>
        <w:ind w:firstLine="709"/>
        <w:jc w:val="both"/>
        <w:rPr>
          <w:sz w:val="28"/>
          <w:szCs w:val="28"/>
        </w:rPr>
      </w:pPr>
      <w:r w:rsidRPr="007F1242">
        <w:rPr>
          <w:sz w:val="28"/>
          <w:szCs w:val="28"/>
        </w:rPr>
        <w:t xml:space="preserve">В связи с моральным и физическим износом муниципального имущества и нецелесообразностью его восстановления, на основании заявления директора </w:t>
      </w:r>
      <w:r>
        <w:rPr>
          <w:sz w:val="28"/>
          <w:szCs w:val="28"/>
        </w:rPr>
        <w:t>муниципального казённого общеобразовательного учреждения «Пальминская основная общеобразовательная школа» (далее – МКОУ «Пальминская ООШ») Посредниковой М.В.</w:t>
      </w:r>
      <w:r w:rsidRPr="00A3196B">
        <w:rPr>
          <w:sz w:val="28"/>
          <w:szCs w:val="28"/>
        </w:rPr>
        <w:t xml:space="preserve"> от</w:t>
      </w:r>
      <w:r>
        <w:rPr>
          <w:sz w:val="28"/>
          <w:szCs w:val="28"/>
        </w:rPr>
        <w:t> 02.03.2020 № 11</w:t>
      </w:r>
      <w:r w:rsidRPr="00A3196B">
        <w:rPr>
          <w:sz w:val="28"/>
          <w:szCs w:val="28"/>
        </w:rPr>
        <w:t>, в</w:t>
      </w:r>
      <w:r>
        <w:rPr>
          <w:sz w:val="28"/>
          <w:szCs w:val="28"/>
        </w:rPr>
        <w:t> </w:t>
      </w:r>
      <w:r w:rsidRPr="00A3196B">
        <w:rPr>
          <w:sz w:val="28"/>
          <w:szCs w:val="28"/>
        </w:rPr>
        <w:t>соответствии с Положением о порядке управления и распоряжения имуществом, находящимся в собственности Таборинского муниципального района, утвержденным решением Таборинской районной Думы от 12.08.2009 №</w:t>
      </w:r>
      <w:r>
        <w:rPr>
          <w:sz w:val="28"/>
          <w:szCs w:val="28"/>
        </w:rPr>
        <w:t> </w:t>
      </w:r>
      <w:r w:rsidRPr="00A3196B">
        <w:rPr>
          <w:sz w:val="28"/>
          <w:szCs w:val="28"/>
        </w:rPr>
        <w:t xml:space="preserve">30 (в редакции решения Таборинской районной Думы от 26.04.2013 № 19), руководствуясь статьёй </w:t>
      </w:r>
      <w:r>
        <w:rPr>
          <w:sz w:val="28"/>
          <w:szCs w:val="28"/>
        </w:rPr>
        <w:t>30</w:t>
      </w:r>
      <w:r w:rsidRPr="00A3196B">
        <w:rPr>
          <w:sz w:val="28"/>
          <w:szCs w:val="28"/>
        </w:rPr>
        <w:t xml:space="preserve"> Устава Таборинского муниципального района</w:t>
      </w:r>
    </w:p>
    <w:p w:rsidR="00405F3F" w:rsidRPr="00A3196B" w:rsidRDefault="00405F3F" w:rsidP="0083148A">
      <w:pPr>
        <w:widowControl w:val="0"/>
        <w:spacing w:before="240" w:after="240" w:line="240" w:lineRule="exact"/>
        <w:jc w:val="both"/>
        <w:rPr>
          <w:b/>
          <w:sz w:val="28"/>
          <w:szCs w:val="28"/>
        </w:rPr>
      </w:pPr>
      <w:r w:rsidRPr="00A3196B">
        <w:rPr>
          <w:b/>
          <w:sz w:val="28"/>
          <w:szCs w:val="28"/>
        </w:rPr>
        <w:t>ПОСТАНОВЛЯ</w:t>
      </w:r>
      <w:r>
        <w:rPr>
          <w:b/>
          <w:sz w:val="28"/>
          <w:szCs w:val="28"/>
        </w:rPr>
        <w:t>ЕТ</w:t>
      </w:r>
      <w:r w:rsidRPr="00A3196B">
        <w:rPr>
          <w:b/>
          <w:sz w:val="28"/>
          <w:szCs w:val="28"/>
        </w:rPr>
        <w:t>:</w:t>
      </w:r>
    </w:p>
    <w:p w:rsidR="00405F3F" w:rsidRDefault="00405F3F" w:rsidP="0083148A">
      <w:pPr>
        <w:widowControl w:val="0"/>
        <w:ind w:firstLine="709"/>
        <w:jc w:val="both"/>
        <w:rPr>
          <w:sz w:val="28"/>
          <w:szCs w:val="28"/>
        </w:rPr>
      </w:pPr>
      <w:r w:rsidRPr="00A3196B">
        <w:rPr>
          <w:sz w:val="28"/>
          <w:szCs w:val="28"/>
        </w:rPr>
        <w:t>1. </w:t>
      </w:r>
      <w:r w:rsidRPr="007F1242">
        <w:rPr>
          <w:sz w:val="28"/>
          <w:szCs w:val="28"/>
        </w:rPr>
        <w:t>Произвести списание муниципального имущества, приобретённого МКОУ «</w:t>
      </w:r>
      <w:r>
        <w:rPr>
          <w:sz w:val="28"/>
          <w:szCs w:val="28"/>
        </w:rPr>
        <w:t>Пальминская ООШ</w:t>
      </w:r>
      <w:r w:rsidRPr="007F1242">
        <w:rPr>
          <w:sz w:val="28"/>
          <w:szCs w:val="28"/>
        </w:rPr>
        <w:t>» за сч</w:t>
      </w:r>
      <w:r>
        <w:rPr>
          <w:sz w:val="28"/>
          <w:szCs w:val="28"/>
        </w:rPr>
        <w:t>ё</w:t>
      </w:r>
      <w:r w:rsidRPr="007F1242">
        <w:rPr>
          <w:sz w:val="28"/>
          <w:szCs w:val="28"/>
        </w:rPr>
        <w:t>т средств, выделенных из бюджета Таборинского муниципального района, а именно:</w:t>
      </w:r>
    </w:p>
    <w:p w:rsidR="00405F3F" w:rsidRPr="007F1242" w:rsidRDefault="00405F3F" w:rsidP="0083148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ноутбук «</w:t>
      </w:r>
      <w:r>
        <w:rPr>
          <w:sz w:val="28"/>
          <w:szCs w:val="28"/>
          <w:lang w:val="en-US"/>
        </w:rPr>
        <w:t>Lenovo</w:t>
      </w:r>
      <w:r>
        <w:rPr>
          <w:sz w:val="28"/>
          <w:szCs w:val="28"/>
        </w:rPr>
        <w:t xml:space="preserve">», инвентарный номер ПШ 000000180968, модель ВВМ-900-56, балансовой стоимостью 15 549 (пятнадцать тысяч пятьсот сорок девять) рублей 00 копеек, </w:t>
      </w:r>
      <w:r w:rsidRPr="003A2EEB">
        <w:rPr>
          <w:sz w:val="28"/>
          <w:szCs w:val="28"/>
        </w:rPr>
        <w:t>амортизационный износ составляет 100%.</w:t>
      </w:r>
    </w:p>
    <w:p w:rsidR="00405F3F" w:rsidRDefault="00405F3F" w:rsidP="0083148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E15C5">
        <w:rPr>
          <w:sz w:val="28"/>
          <w:szCs w:val="28"/>
        </w:rPr>
        <w:t>.</w:t>
      </w:r>
      <w:r>
        <w:rPr>
          <w:sz w:val="28"/>
          <w:szCs w:val="28"/>
        </w:rPr>
        <w:t xml:space="preserve"> Директору </w:t>
      </w:r>
      <w:r w:rsidRPr="00A261B0">
        <w:rPr>
          <w:sz w:val="28"/>
          <w:szCs w:val="28"/>
        </w:rPr>
        <w:t>МКОУ «</w:t>
      </w:r>
      <w:r>
        <w:rPr>
          <w:sz w:val="28"/>
          <w:szCs w:val="28"/>
        </w:rPr>
        <w:t>Пальминская ООШ</w:t>
      </w:r>
      <w:r w:rsidRPr="00A261B0">
        <w:rPr>
          <w:sz w:val="28"/>
          <w:szCs w:val="28"/>
        </w:rPr>
        <w:t xml:space="preserve">» </w:t>
      </w:r>
      <w:r>
        <w:rPr>
          <w:sz w:val="28"/>
          <w:szCs w:val="28"/>
        </w:rPr>
        <w:t>(Посредниковой М.В.)</w:t>
      </w:r>
      <w:r w:rsidRPr="00EE15C5">
        <w:rPr>
          <w:sz w:val="28"/>
          <w:szCs w:val="28"/>
        </w:rPr>
        <w:t xml:space="preserve"> организовать работу по внесению соответствующих изменений в документы бухгалтерского учёта имущества учреждения.</w:t>
      </w:r>
    </w:p>
    <w:p w:rsidR="00405F3F" w:rsidRPr="00A3196B" w:rsidRDefault="00405F3F" w:rsidP="0083148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3196B">
        <w:rPr>
          <w:sz w:val="28"/>
          <w:szCs w:val="28"/>
        </w:rPr>
        <w:t>. Контроль за исполнением настоящего постановления оставляю за собой.</w:t>
      </w:r>
    </w:p>
    <w:p w:rsidR="00405F3F" w:rsidRDefault="00405F3F" w:rsidP="0083148A">
      <w:pPr>
        <w:widowControl w:val="0"/>
        <w:spacing w:line="240" w:lineRule="exact"/>
        <w:jc w:val="both"/>
        <w:rPr>
          <w:sz w:val="28"/>
          <w:szCs w:val="28"/>
        </w:rPr>
      </w:pPr>
    </w:p>
    <w:p w:rsidR="00405F3F" w:rsidRDefault="00405F3F" w:rsidP="0083148A">
      <w:pPr>
        <w:widowControl w:val="0"/>
        <w:spacing w:line="240" w:lineRule="exact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804"/>
        <w:gridCol w:w="4766"/>
      </w:tblGrid>
      <w:tr w:rsidR="00405F3F" w:rsidRPr="00A3196B" w:rsidTr="00A031D9">
        <w:tc>
          <w:tcPr>
            <w:tcW w:w="4926" w:type="dxa"/>
          </w:tcPr>
          <w:p w:rsidR="00405F3F" w:rsidRDefault="00405F3F" w:rsidP="003A2EEB">
            <w:pPr>
              <w:widowControl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A3196B">
              <w:rPr>
                <w:sz w:val="28"/>
                <w:szCs w:val="28"/>
              </w:rPr>
              <w:t xml:space="preserve"> Таборинского </w:t>
            </w:r>
          </w:p>
          <w:p w:rsidR="00405F3F" w:rsidRPr="00A3196B" w:rsidRDefault="00405F3F" w:rsidP="003A2EEB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A3196B">
              <w:rPr>
                <w:sz w:val="28"/>
                <w:szCs w:val="28"/>
              </w:rPr>
              <w:t>муниципального района</w:t>
            </w:r>
          </w:p>
        </w:tc>
        <w:tc>
          <w:tcPr>
            <w:tcW w:w="4927" w:type="dxa"/>
            <w:vAlign w:val="bottom"/>
          </w:tcPr>
          <w:p w:rsidR="00405F3F" w:rsidRPr="00A3196B" w:rsidRDefault="00405F3F" w:rsidP="0083148A">
            <w:pPr>
              <w:widowControl w:val="0"/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В.А. Роененко</w:t>
            </w:r>
          </w:p>
        </w:tc>
      </w:tr>
    </w:tbl>
    <w:p w:rsidR="00405F3F" w:rsidRPr="004E7D19" w:rsidRDefault="00405F3F" w:rsidP="003A2EEB">
      <w:pPr>
        <w:autoSpaceDE w:val="0"/>
        <w:autoSpaceDN w:val="0"/>
        <w:adjustRightInd w:val="0"/>
        <w:spacing w:line="240" w:lineRule="exact"/>
        <w:ind w:left="5580"/>
        <w:jc w:val="center"/>
      </w:pPr>
      <w:r w:rsidRPr="004E7D19">
        <w:t xml:space="preserve"> </w:t>
      </w:r>
    </w:p>
    <w:sectPr w:rsidR="00405F3F" w:rsidRPr="004E7D19" w:rsidSect="00EA22A3">
      <w:headerReference w:type="even" r:id="rId8"/>
      <w:headerReference w:type="default" r:id="rId9"/>
      <w:pgSz w:w="11906" w:h="16838"/>
      <w:pgMar w:top="851" w:right="851" w:bottom="851" w:left="1701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F3F" w:rsidRDefault="00405F3F">
      <w:r>
        <w:separator/>
      </w:r>
    </w:p>
  </w:endnote>
  <w:endnote w:type="continuationSeparator" w:id="0">
    <w:p w:rsidR="00405F3F" w:rsidRDefault="00405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F3F" w:rsidRDefault="00405F3F">
      <w:r>
        <w:separator/>
      </w:r>
    </w:p>
  </w:footnote>
  <w:footnote w:type="continuationSeparator" w:id="0">
    <w:p w:rsidR="00405F3F" w:rsidRDefault="00405F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F3F" w:rsidRDefault="00405F3F" w:rsidP="006B697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5F3F" w:rsidRDefault="00405F3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F3F" w:rsidRDefault="00405F3F" w:rsidP="00A7474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05F3F" w:rsidRDefault="00405F3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>
        <v:imagedata r:id="rId1" o:title=""/>
      </v:shape>
    </w:pict>
  </w:numPicBullet>
  <w:numPicBullet w:numPicBulletId="1">
    <w:pict>
      <v:shape id="_x0000_i1026" type="#_x0000_t75" style="width:3in;height:3in" o:bullet="t">
        <v:imagedata r:id="rId2" o:title=""/>
      </v:shape>
    </w:pict>
  </w:numPicBullet>
  <w:numPicBullet w:numPicBulletId="2">
    <w:pict>
      <v:shape id="_x0000_i1027" type="#_x0000_t75" style="width:3in;height:3in" o:bullet="t">
        <v:imagedata r:id="rId2" o:title=""/>
      </v:shape>
    </w:pict>
  </w:numPicBullet>
  <w:numPicBullet w:numPicBulletId="3">
    <w:pict>
      <v:shape id="_x0000_i1028" type="#_x0000_t75" style="width:3in;height:3in" o:bullet="t">
        <v:imagedata r:id="rId2" o:title=""/>
      </v:shape>
    </w:pict>
  </w:numPicBullet>
  <w:numPicBullet w:numPicBulletId="4">
    <w:pict>
      <v:shape id="_x0000_i1029" type="#_x0000_t75" style="width:3in;height:3in" o:bullet="t">
        <v:imagedata r:id="rId2" o:title=""/>
      </v:shape>
    </w:pict>
  </w:numPicBullet>
  <w:numPicBullet w:numPicBulletId="5">
    <w:pict>
      <v:shape id="_x0000_i1030" type="#_x0000_t75" style="width:3in;height:3in" o:bullet="t">
        <v:imagedata r:id="rId2" o:title=""/>
      </v:shape>
    </w:pict>
  </w:numPicBullet>
  <w:abstractNum w:abstractNumId="0">
    <w:nsid w:val="02AC3A71"/>
    <w:multiLevelType w:val="hybridMultilevel"/>
    <w:tmpl w:val="A5125212"/>
    <w:lvl w:ilvl="0" w:tplc="050AA6AE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2938B0"/>
    <w:multiLevelType w:val="hybridMultilevel"/>
    <w:tmpl w:val="F0DA6C66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>
    <w:nsid w:val="166603F6"/>
    <w:multiLevelType w:val="hybridMultilevel"/>
    <w:tmpl w:val="56788F2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1B291746"/>
    <w:multiLevelType w:val="hybridMultilevel"/>
    <w:tmpl w:val="D6563556"/>
    <w:lvl w:ilvl="0" w:tplc="92A8B1EA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20DD7E0E"/>
    <w:multiLevelType w:val="hybridMultilevel"/>
    <w:tmpl w:val="9A681E82"/>
    <w:lvl w:ilvl="0" w:tplc="AE8EF5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47637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3880B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F760E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8E47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A7228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AD29C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2CEFE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5B8A9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21E63EA6"/>
    <w:multiLevelType w:val="hybridMultilevel"/>
    <w:tmpl w:val="56F2137A"/>
    <w:lvl w:ilvl="0" w:tplc="9C5AB704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25242016"/>
    <w:multiLevelType w:val="multilevel"/>
    <w:tmpl w:val="6752312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"/>
        </w:tabs>
        <w:ind w:left="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"/>
        </w:tabs>
        <w:ind w:left="5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"/>
        </w:tabs>
        <w:ind w:left="720" w:hanging="2160"/>
      </w:pPr>
      <w:rPr>
        <w:rFonts w:cs="Times New Roman" w:hint="default"/>
      </w:rPr>
    </w:lvl>
  </w:abstractNum>
  <w:abstractNum w:abstractNumId="7">
    <w:nsid w:val="28667AEF"/>
    <w:multiLevelType w:val="hybridMultilevel"/>
    <w:tmpl w:val="D1263D9C"/>
    <w:lvl w:ilvl="0" w:tplc="B89CEBA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2AD026B4"/>
    <w:multiLevelType w:val="multilevel"/>
    <w:tmpl w:val="0CA8D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EB2426"/>
    <w:multiLevelType w:val="hybridMultilevel"/>
    <w:tmpl w:val="ACBC16F0"/>
    <w:lvl w:ilvl="0" w:tplc="6E90FF6C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34D57B28"/>
    <w:multiLevelType w:val="hybridMultilevel"/>
    <w:tmpl w:val="0E3096C4"/>
    <w:lvl w:ilvl="0" w:tplc="57C6B366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38AE2170"/>
    <w:multiLevelType w:val="multilevel"/>
    <w:tmpl w:val="D7A8D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B527A6"/>
    <w:multiLevelType w:val="hybridMultilevel"/>
    <w:tmpl w:val="153E57BA"/>
    <w:lvl w:ilvl="0" w:tplc="07D0F164">
      <w:start w:val="1"/>
      <w:numFmt w:val="decimal"/>
      <w:lvlText w:val="%1."/>
      <w:lvlJc w:val="left"/>
      <w:pPr>
        <w:tabs>
          <w:tab w:val="num" w:pos="345"/>
        </w:tabs>
        <w:ind w:left="345" w:hanging="52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21D23B1"/>
    <w:multiLevelType w:val="hybridMultilevel"/>
    <w:tmpl w:val="1862A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BA9663D"/>
    <w:multiLevelType w:val="hybridMultilevel"/>
    <w:tmpl w:val="2954C796"/>
    <w:lvl w:ilvl="0" w:tplc="C938181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0CB3E85"/>
    <w:multiLevelType w:val="hybridMultilevel"/>
    <w:tmpl w:val="BE5094F6"/>
    <w:lvl w:ilvl="0" w:tplc="E9CCD99C">
      <w:start w:val="1"/>
      <w:numFmt w:val="decimal"/>
      <w:lvlText w:val="%1)"/>
      <w:lvlJc w:val="left"/>
      <w:pPr>
        <w:tabs>
          <w:tab w:val="num" w:pos="345"/>
        </w:tabs>
        <w:ind w:left="345" w:hanging="52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59C02DF"/>
    <w:multiLevelType w:val="multilevel"/>
    <w:tmpl w:val="C1A42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F69075E"/>
    <w:multiLevelType w:val="hybridMultilevel"/>
    <w:tmpl w:val="0A221BAE"/>
    <w:lvl w:ilvl="0" w:tplc="4A8E7A4A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B032DEE"/>
    <w:multiLevelType w:val="multilevel"/>
    <w:tmpl w:val="95485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37530E7"/>
    <w:multiLevelType w:val="hybridMultilevel"/>
    <w:tmpl w:val="836419C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3A43406"/>
    <w:multiLevelType w:val="hybridMultilevel"/>
    <w:tmpl w:val="025CE25E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1">
    <w:nsid w:val="795200FB"/>
    <w:multiLevelType w:val="hybridMultilevel"/>
    <w:tmpl w:val="7F6CCF98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2">
    <w:nsid w:val="7BC056B6"/>
    <w:multiLevelType w:val="hybridMultilevel"/>
    <w:tmpl w:val="605ABD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D783F44"/>
    <w:multiLevelType w:val="hybridMultilevel"/>
    <w:tmpl w:val="C0FAF058"/>
    <w:lvl w:ilvl="0" w:tplc="00868FD0">
      <w:start w:val="1"/>
      <w:numFmt w:val="bullet"/>
      <w:lvlText w:val="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  <w:color w:val="auto"/>
        <w:sz w:val="28"/>
      </w:r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b/>
        <w:color w:val="auto"/>
        <w:sz w:val="32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>
    <w:nsid w:val="7E223DC2"/>
    <w:multiLevelType w:val="hybridMultilevel"/>
    <w:tmpl w:val="0E4E09C2"/>
    <w:lvl w:ilvl="0" w:tplc="0419000F">
      <w:start w:val="1"/>
      <w:numFmt w:val="decimal"/>
      <w:lvlText w:val="%1."/>
      <w:lvlJc w:val="left"/>
      <w:pPr>
        <w:tabs>
          <w:tab w:val="num" w:pos="1424"/>
        </w:tabs>
        <w:ind w:left="1424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4"/>
        </w:tabs>
        <w:ind w:left="2144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4"/>
        </w:tabs>
        <w:ind w:left="35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4"/>
        </w:tabs>
        <w:ind w:left="43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4"/>
        </w:tabs>
        <w:ind w:left="50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4"/>
        </w:tabs>
        <w:ind w:left="57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4"/>
        </w:tabs>
        <w:ind w:left="64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4"/>
        </w:tabs>
        <w:ind w:left="7184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8"/>
  </w:num>
  <w:num w:numId="4">
    <w:abstractNumId w:val="18"/>
  </w:num>
  <w:num w:numId="5">
    <w:abstractNumId w:val="16"/>
  </w:num>
  <w:num w:numId="6">
    <w:abstractNumId w:val="7"/>
  </w:num>
  <w:num w:numId="7">
    <w:abstractNumId w:val="1"/>
  </w:num>
  <w:num w:numId="8">
    <w:abstractNumId w:val="21"/>
  </w:num>
  <w:num w:numId="9">
    <w:abstractNumId w:val="20"/>
  </w:num>
  <w:num w:numId="10">
    <w:abstractNumId w:val="5"/>
  </w:num>
  <w:num w:numId="11">
    <w:abstractNumId w:val="9"/>
  </w:num>
  <w:num w:numId="12">
    <w:abstractNumId w:val="3"/>
  </w:num>
  <w:num w:numId="13">
    <w:abstractNumId w:val="23"/>
  </w:num>
  <w:num w:numId="14">
    <w:abstractNumId w:val="10"/>
  </w:num>
  <w:num w:numId="15">
    <w:abstractNumId w:val="0"/>
  </w:num>
  <w:num w:numId="16">
    <w:abstractNumId w:val="24"/>
  </w:num>
  <w:num w:numId="17">
    <w:abstractNumId w:val="13"/>
  </w:num>
  <w:num w:numId="18">
    <w:abstractNumId w:val="11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stylePaneFormatFilter w:val="3F01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8BE"/>
    <w:rsid w:val="000056DB"/>
    <w:rsid w:val="000070A8"/>
    <w:rsid w:val="0001206D"/>
    <w:rsid w:val="0002034A"/>
    <w:rsid w:val="00021AD9"/>
    <w:rsid w:val="000236E1"/>
    <w:rsid w:val="0002670A"/>
    <w:rsid w:val="00027A9F"/>
    <w:rsid w:val="000356CD"/>
    <w:rsid w:val="00035893"/>
    <w:rsid w:val="00035AB7"/>
    <w:rsid w:val="000360C2"/>
    <w:rsid w:val="00036A35"/>
    <w:rsid w:val="00037858"/>
    <w:rsid w:val="00043B35"/>
    <w:rsid w:val="00044767"/>
    <w:rsid w:val="000513B2"/>
    <w:rsid w:val="00051442"/>
    <w:rsid w:val="00053F4D"/>
    <w:rsid w:val="00055D32"/>
    <w:rsid w:val="00057DAB"/>
    <w:rsid w:val="0006080B"/>
    <w:rsid w:val="00060881"/>
    <w:rsid w:val="000741A8"/>
    <w:rsid w:val="00074A08"/>
    <w:rsid w:val="0007676D"/>
    <w:rsid w:val="00076BAC"/>
    <w:rsid w:val="00077918"/>
    <w:rsid w:val="00085376"/>
    <w:rsid w:val="00086A03"/>
    <w:rsid w:val="00092C9C"/>
    <w:rsid w:val="000A2A7A"/>
    <w:rsid w:val="000A3737"/>
    <w:rsid w:val="000A4630"/>
    <w:rsid w:val="000A4AC9"/>
    <w:rsid w:val="000A575A"/>
    <w:rsid w:val="000B1B86"/>
    <w:rsid w:val="000C0337"/>
    <w:rsid w:val="000C35DD"/>
    <w:rsid w:val="000C513C"/>
    <w:rsid w:val="000D1D30"/>
    <w:rsid w:val="000D6863"/>
    <w:rsid w:val="000D6DC4"/>
    <w:rsid w:val="000D7E6B"/>
    <w:rsid w:val="000E23A5"/>
    <w:rsid w:val="000E316B"/>
    <w:rsid w:val="000E3846"/>
    <w:rsid w:val="000E4258"/>
    <w:rsid w:val="000E6A85"/>
    <w:rsid w:val="000E7812"/>
    <w:rsid w:val="000E7993"/>
    <w:rsid w:val="000E7B3C"/>
    <w:rsid w:val="000F1463"/>
    <w:rsid w:val="000F4907"/>
    <w:rsid w:val="00103F60"/>
    <w:rsid w:val="00104CAB"/>
    <w:rsid w:val="0010662B"/>
    <w:rsid w:val="00107DF1"/>
    <w:rsid w:val="00110EDB"/>
    <w:rsid w:val="001117CD"/>
    <w:rsid w:val="00120D99"/>
    <w:rsid w:val="001219CE"/>
    <w:rsid w:val="00122DB3"/>
    <w:rsid w:val="00125464"/>
    <w:rsid w:val="00133C39"/>
    <w:rsid w:val="00133D47"/>
    <w:rsid w:val="0013453D"/>
    <w:rsid w:val="001402D9"/>
    <w:rsid w:val="0014367D"/>
    <w:rsid w:val="00143E90"/>
    <w:rsid w:val="001450F5"/>
    <w:rsid w:val="001456CB"/>
    <w:rsid w:val="00146569"/>
    <w:rsid w:val="00146D31"/>
    <w:rsid w:val="00150CFD"/>
    <w:rsid w:val="001551A1"/>
    <w:rsid w:val="001566B4"/>
    <w:rsid w:val="00160667"/>
    <w:rsid w:val="00161E81"/>
    <w:rsid w:val="00162001"/>
    <w:rsid w:val="00163380"/>
    <w:rsid w:val="00165D5C"/>
    <w:rsid w:val="00167083"/>
    <w:rsid w:val="00171B50"/>
    <w:rsid w:val="00173A98"/>
    <w:rsid w:val="0017726F"/>
    <w:rsid w:val="00183943"/>
    <w:rsid w:val="00186D44"/>
    <w:rsid w:val="0019145D"/>
    <w:rsid w:val="00191ADE"/>
    <w:rsid w:val="00191D22"/>
    <w:rsid w:val="00192CC2"/>
    <w:rsid w:val="00195194"/>
    <w:rsid w:val="001954B7"/>
    <w:rsid w:val="00196151"/>
    <w:rsid w:val="001A1A23"/>
    <w:rsid w:val="001A4F87"/>
    <w:rsid w:val="001A622B"/>
    <w:rsid w:val="001B26D0"/>
    <w:rsid w:val="001C105E"/>
    <w:rsid w:val="001D13FE"/>
    <w:rsid w:val="001D205D"/>
    <w:rsid w:val="001E1583"/>
    <w:rsid w:val="001E170D"/>
    <w:rsid w:val="001E2881"/>
    <w:rsid w:val="001E50B8"/>
    <w:rsid w:val="001F0850"/>
    <w:rsid w:val="001F0B26"/>
    <w:rsid w:val="001F3CA7"/>
    <w:rsid w:val="001F6232"/>
    <w:rsid w:val="001F784C"/>
    <w:rsid w:val="0020267A"/>
    <w:rsid w:val="00203C23"/>
    <w:rsid w:val="002122F7"/>
    <w:rsid w:val="002128E6"/>
    <w:rsid w:val="00213049"/>
    <w:rsid w:val="00215130"/>
    <w:rsid w:val="002151C8"/>
    <w:rsid w:val="00224221"/>
    <w:rsid w:val="0023028D"/>
    <w:rsid w:val="0023689E"/>
    <w:rsid w:val="00241AFD"/>
    <w:rsid w:val="00246BC1"/>
    <w:rsid w:val="002555BF"/>
    <w:rsid w:val="00257010"/>
    <w:rsid w:val="00260D08"/>
    <w:rsid w:val="00262E09"/>
    <w:rsid w:val="00264F8B"/>
    <w:rsid w:val="00273BF6"/>
    <w:rsid w:val="00282C51"/>
    <w:rsid w:val="00283F38"/>
    <w:rsid w:val="00284066"/>
    <w:rsid w:val="00291373"/>
    <w:rsid w:val="002954D3"/>
    <w:rsid w:val="00295CC8"/>
    <w:rsid w:val="00296800"/>
    <w:rsid w:val="002A364F"/>
    <w:rsid w:val="002A4036"/>
    <w:rsid w:val="002A62DA"/>
    <w:rsid w:val="002A7B94"/>
    <w:rsid w:val="002B0FC7"/>
    <w:rsid w:val="002B2024"/>
    <w:rsid w:val="002B477C"/>
    <w:rsid w:val="002B5806"/>
    <w:rsid w:val="002B65C3"/>
    <w:rsid w:val="002B7264"/>
    <w:rsid w:val="002C01CF"/>
    <w:rsid w:val="002C26EE"/>
    <w:rsid w:val="002D32B8"/>
    <w:rsid w:val="002D371F"/>
    <w:rsid w:val="002D489D"/>
    <w:rsid w:val="002E5518"/>
    <w:rsid w:val="002E5A38"/>
    <w:rsid w:val="002E7DFC"/>
    <w:rsid w:val="002F3D4D"/>
    <w:rsid w:val="00300B29"/>
    <w:rsid w:val="00305657"/>
    <w:rsid w:val="003056BD"/>
    <w:rsid w:val="00307B28"/>
    <w:rsid w:val="003101C1"/>
    <w:rsid w:val="00312069"/>
    <w:rsid w:val="00312249"/>
    <w:rsid w:val="0031628A"/>
    <w:rsid w:val="00317FD9"/>
    <w:rsid w:val="003232ED"/>
    <w:rsid w:val="00324FBB"/>
    <w:rsid w:val="00325F34"/>
    <w:rsid w:val="003340B7"/>
    <w:rsid w:val="00334251"/>
    <w:rsid w:val="003370D6"/>
    <w:rsid w:val="00340C0F"/>
    <w:rsid w:val="00353BFD"/>
    <w:rsid w:val="0036207E"/>
    <w:rsid w:val="00362BDB"/>
    <w:rsid w:val="0036478A"/>
    <w:rsid w:val="0036492F"/>
    <w:rsid w:val="0036785A"/>
    <w:rsid w:val="00367DB5"/>
    <w:rsid w:val="0037335B"/>
    <w:rsid w:val="003738B4"/>
    <w:rsid w:val="00373E02"/>
    <w:rsid w:val="0038012A"/>
    <w:rsid w:val="00383AD7"/>
    <w:rsid w:val="00392A9B"/>
    <w:rsid w:val="00393592"/>
    <w:rsid w:val="00393803"/>
    <w:rsid w:val="00394382"/>
    <w:rsid w:val="00394640"/>
    <w:rsid w:val="00396501"/>
    <w:rsid w:val="003A1AF0"/>
    <w:rsid w:val="003A24B7"/>
    <w:rsid w:val="003A24C2"/>
    <w:rsid w:val="003A2EEB"/>
    <w:rsid w:val="003A60BC"/>
    <w:rsid w:val="003A663C"/>
    <w:rsid w:val="003A7892"/>
    <w:rsid w:val="003B36A1"/>
    <w:rsid w:val="003B4736"/>
    <w:rsid w:val="003B5C81"/>
    <w:rsid w:val="003C5A22"/>
    <w:rsid w:val="003D33F9"/>
    <w:rsid w:val="003D70B0"/>
    <w:rsid w:val="003E24AB"/>
    <w:rsid w:val="003E62FE"/>
    <w:rsid w:val="003E643B"/>
    <w:rsid w:val="003E6550"/>
    <w:rsid w:val="003F4D84"/>
    <w:rsid w:val="00405F3F"/>
    <w:rsid w:val="004119BF"/>
    <w:rsid w:val="004123DB"/>
    <w:rsid w:val="004124C4"/>
    <w:rsid w:val="00417DBA"/>
    <w:rsid w:val="0042182B"/>
    <w:rsid w:val="0042273D"/>
    <w:rsid w:val="00424276"/>
    <w:rsid w:val="00426E41"/>
    <w:rsid w:val="00427FE7"/>
    <w:rsid w:val="004360B9"/>
    <w:rsid w:val="0043655A"/>
    <w:rsid w:val="00451574"/>
    <w:rsid w:val="0045584A"/>
    <w:rsid w:val="004638BE"/>
    <w:rsid w:val="00473AA6"/>
    <w:rsid w:val="0047536A"/>
    <w:rsid w:val="0048152A"/>
    <w:rsid w:val="00483283"/>
    <w:rsid w:val="00486224"/>
    <w:rsid w:val="00486B6E"/>
    <w:rsid w:val="00490F1E"/>
    <w:rsid w:val="00494F66"/>
    <w:rsid w:val="0049689E"/>
    <w:rsid w:val="00496BD5"/>
    <w:rsid w:val="004A0E31"/>
    <w:rsid w:val="004B26E7"/>
    <w:rsid w:val="004B40C1"/>
    <w:rsid w:val="004C58F6"/>
    <w:rsid w:val="004C6777"/>
    <w:rsid w:val="004D101E"/>
    <w:rsid w:val="004D62B2"/>
    <w:rsid w:val="004D7D33"/>
    <w:rsid w:val="004E1E7A"/>
    <w:rsid w:val="004E286B"/>
    <w:rsid w:val="004E7D19"/>
    <w:rsid w:val="004F188F"/>
    <w:rsid w:val="004F2B4C"/>
    <w:rsid w:val="004F330D"/>
    <w:rsid w:val="004F4C7C"/>
    <w:rsid w:val="004F5AF6"/>
    <w:rsid w:val="004F5FAC"/>
    <w:rsid w:val="004F6A1C"/>
    <w:rsid w:val="00500EF7"/>
    <w:rsid w:val="00501ED6"/>
    <w:rsid w:val="005039A9"/>
    <w:rsid w:val="005049FA"/>
    <w:rsid w:val="00511C52"/>
    <w:rsid w:val="00513EBF"/>
    <w:rsid w:val="005154B5"/>
    <w:rsid w:val="00516D00"/>
    <w:rsid w:val="00520782"/>
    <w:rsid w:val="00521380"/>
    <w:rsid w:val="005248CF"/>
    <w:rsid w:val="00531D5B"/>
    <w:rsid w:val="00551CF7"/>
    <w:rsid w:val="00554E70"/>
    <w:rsid w:val="00557CB8"/>
    <w:rsid w:val="00560CBB"/>
    <w:rsid w:val="0056421B"/>
    <w:rsid w:val="00565D43"/>
    <w:rsid w:val="00565D53"/>
    <w:rsid w:val="0057328E"/>
    <w:rsid w:val="00574C1A"/>
    <w:rsid w:val="00580859"/>
    <w:rsid w:val="005961F6"/>
    <w:rsid w:val="00597B4D"/>
    <w:rsid w:val="00597E14"/>
    <w:rsid w:val="005A5D11"/>
    <w:rsid w:val="005B084C"/>
    <w:rsid w:val="005B1582"/>
    <w:rsid w:val="005B6F42"/>
    <w:rsid w:val="005D2A79"/>
    <w:rsid w:val="005D6171"/>
    <w:rsid w:val="005D6C0E"/>
    <w:rsid w:val="005D6C29"/>
    <w:rsid w:val="005E0E5F"/>
    <w:rsid w:val="005E33A1"/>
    <w:rsid w:val="005E48ED"/>
    <w:rsid w:val="005E67A3"/>
    <w:rsid w:val="005E7BE2"/>
    <w:rsid w:val="005F09CB"/>
    <w:rsid w:val="005F13E5"/>
    <w:rsid w:val="005F1EB6"/>
    <w:rsid w:val="005F575D"/>
    <w:rsid w:val="005F70A7"/>
    <w:rsid w:val="00600183"/>
    <w:rsid w:val="006027A3"/>
    <w:rsid w:val="0060397C"/>
    <w:rsid w:val="00603E0B"/>
    <w:rsid w:val="00606A70"/>
    <w:rsid w:val="00614299"/>
    <w:rsid w:val="006173AA"/>
    <w:rsid w:val="00626FBD"/>
    <w:rsid w:val="00631FF5"/>
    <w:rsid w:val="00632C44"/>
    <w:rsid w:val="00634160"/>
    <w:rsid w:val="00636302"/>
    <w:rsid w:val="006375F3"/>
    <w:rsid w:val="00646392"/>
    <w:rsid w:val="006509AD"/>
    <w:rsid w:val="006513BB"/>
    <w:rsid w:val="00651E4E"/>
    <w:rsid w:val="00654799"/>
    <w:rsid w:val="0066103F"/>
    <w:rsid w:val="00663305"/>
    <w:rsid w:val="00663E75"/>
    <w:rsid w:val="00664407"/>
    <w:rsid w:val="00664F4A"/>
    <w:rsid w:val="00665048"/>
    <w:rsid w:val="006651C6"/>
    <w:rsid w:val="00672D0F"/>
    <w:rsid w:val="00676044"/>
    <w:rsid w:val="00676852"/>
    <w:rsid w:val="006808EE"/>
    <w:rsid w:val="00683D32"/>
    <w:rsid w:val="00684D09"/>
    <w:rsid w:val="00690E60"/>
    <w:rsid w:val="006917E7"/>
    <w:rsid w:val="00691821"/>
    <w:rsid w:val="006969C2"/>
    <w:rsid w:val="006A3FB1"/>
    <w:rsid w:val="006A78C8"/>
    <w:rsid w:val="006B5BFC"/>
    <w:rsid w:val="006B6976"/>
    <w:rsid w:val="006C48DB"/>
    <w:rsid w:val="006C5F07"/>
    <w:rsid w:val="006C7B70"/>
    <w:rsid w:val="006D7533"/>
    <w:rsid w:val="006D7E4C"/>
    <w:rsid w:val="006E11A9"/>
    <w:rsid w:val="006F1F8F"/>
    <w:rsid w:val="006F2EF9"/>
    <w:rsid w:val="006F33EA"/>
    <w:rsid w:val="006F462A"/>
    <w:rsid w:val="006F710E"/>
    <w:rsid w:val="006F711C"/>
    <w:rsid w:val="00701BCE"/>
    <w:rsid w:val="007047E5"/>
    <w:rsid w:val="0071338A"/>
    <w:rsid w:val="00714B43"/>
    <w:rsid w:val="00724B08"/>
    <w:rsid w:val="00725A81"/>
    <w:rsid w:val="00726625"/>
    <w:rsid w:val="0072729B"/>
    <w:rsid w:val="00733454"/>
    <w:rsid w:val="007339A5"/>
    <w:rsid w:val="00741730"/>
    <w:rsid w:val="0074405C"/>
    <w:rsid w:val="00745E5C"/>
    <w:rsid w:val="00750E49"/>
    <w:rsid w:val="00753CAF"/>
    <w:rsid w:val="007605FF"/>
    <w:rsid w:val="007637B0"/>
    <w:rsid w:val="00763DDB"/>
    <w:rsid w:val="00764109"/>
    <w:rsid w:val="00767249"/>
    <w:rsid w:val="007707C1"/>
    <w:rsid w:val="00770D0D"/>
    <w:rsid w:val="00773762"/>
    <w:rsid w:val="00774AA1"/>
    <w:rsid w:val="0077578A"/>
    <w:rsid w:val="00776CF6"/>
    <w:rsid w:val="007808B5"/>
    <w:rsid w:val="007814F5"/>
    <w:rsid w:val="007820EE"/>
    <w:rsid w:val="00791AC7"/>
    <w:rsid w:val="00793CD2"/>
    <w:rsid w:val="00795673"/>
    <w:rsid w:val="007A3E94"/>
    <w:rsid w:val="007A4110"/>
    <w:rsid w:val="007B7EA2"/>
    <w:rsid w:val="007C1825"/>
    <w:rsid w:val="007C4D40"/>
    <w:rsid w:val="007D25BB"/>
    <w:rsid w:val="007D3E83"/>
    <w:rsid w:val="007D58A2"/>
    <w:rsid w:val="007D59E7"/>
    <w:rsid w:val="007E3A35"/>
    <w:rsid w:val="007E5A5A"/>
    <w:rsid w:val="007F04A4"/>
    <w:rsid w:val="007F0973"/>
    <w:rsid w:val="007F1242"/>
    <w:rsid w:val="007F19F7"/>
    <w:rsid w:val="007F48FF"/>
    <w:rsid w:val="007F4E1C"/>
    <w:rsid w:val="00802392"/>
    <w:rsid w:val="00806116"/>
    <w:rsid w:val="008065A7"/>
    <w:rsid w:val="00814030"/>
    <w:rsid w:val="00815613"/>
    <w:rsid w:val="00817D6F"/>
    <w:rsid w:val="00820BBF"/>
    <w:rsid w:val="00823A9C"/>
    <w:rsid w:val="00825FE5"/>
    <w:rsid w:val="008264A1"/>
    <w:rsid w:val="0082668C"/>
    <w:rsid w:val="0083148A"/>
    <w:rsid w:val="008361CE"/>
    <w:rsid w:val="00841099"/>
    <w:rsid w:val="00844D15"/>
    <w:rsid w:val="008479BE"/>
    <w:rsid w:val="00847BD1"/>
    <w:rsid w:val="00847E2F"/>
    <w:rsid w:val="00854ED2"/>
    <w:rsid w:val="00857B7D"/>
    <w:rsid w:val="00862317"/>
    <w:rsid w:val="008626B8"/>
    <w:rsid w:val="0086372A"/>
    <w:rsid w:val="00863E65"/>
    <w:rsid w:val="00864F4E"/>
    <w:rsid w:val="0086531B"/>
    <w:rsid w:val="008677CF"/>
    <w:rsid w:val="008731A9"/>
    <w:rsid w:val="00873D38"/>
    <w:rsid w:val="00876C4D"/>
    <w:rsid w:val="008801B2"/>
    <w:rsid w:val="008813BB"/>
    <w:rsid w:val="00882641"/>
    <w:rsid w:val="00883CD7"/>
    <w:rsid w:val="0088435A"/>
    <w:rsid w:val="00885139"/>
    <w:rsid w:val="0089035D"/>
    <w:rsid w:val="00890E70"/>
    <w:rsid w:val="00895F27"/>
    <w:rsid w:val="008969BB"/>
    <w:rsid w:val="00896BF9"/>
    <w:rsid w:val="008978BE"/>
    <w:rsid w:val="008A215A"/>
    <w:rsid w:val="008B68E9"/>
    <w:rsid w:val="008B6D1E"/>
    <w:rsid w:val="008C60EB"/>
    <w:rsid w:val="008C705E"/>
    <w:rsid w:val="008D1C42"/>
    <w:rsid w:val="008D6901"/>
    <w:rsid w:val="008D77E5"/>
    <w:rsid w:val="008E39B5"/>
    <w:rsid w:val="008E3CF8"/>
    <w:rsid w:val="008E7CF6"/>
    <w:rsid w:val="008F0289"/>
    <w:rsid w:val="008F3045"/>
    <w:rsid w:val="008F682D"/>
    <w:rsid w:val="00900A19"/>
    <w:rsid w:val="00901B80"/>
    <w:rsid w:val="00903FEA"/>
    <w:rsid w:val="0090551B"/>
    <w:rsid w:val="00907339"/>
    <w:rsid w:val="00912396"/>
    <w:rsid w:val="00917664"/>
    <w:rsid w:val="00920B7D"/>
    <w:rsid w:val="009217B5"/>
    <w:rsid w:val="00921F08"/>
    <w:rsid w:val="00922C27"/>
    <w:rsid w:val="009250AF"/>
    <w:rsid w:val="0093278D"/>
    <w:rsid w:val="00947C6C"/>
    <w:rsid w:val="00951509"/>
    <w:rsid w:val="00957E74"/>
    <w:rsid w:val="009622F5"/>
    <w:rsid w:val="0096631B"/>
    <w:rsid w:val="009674FD"/>
    <w:rsid w:val="00976043"/>
    <w:rsid w:val="00976D60"/>
    <w:rsid w:val="009809C7"/>
    <w:rsid w:val="00980CF9"/>
    <w:rsid w:val="00985833"/>
    <w:rsid w:val="009872A9"/>
    <w:rsid w:val="0099193B"/>
    <w:rsid w:val="00993AE2"/>
    <w:rsid w:val="009A306A"/>
    <w:rsid w:val="009A4195"/>
    <w:rsid w:val="009A4C5E"/>
    <w:rsid w:val="009A6E2B"/>
    <w:rsid w:val="009A749E"/>
    <w:rsid w:val="009A768C"/>
    <w:rsid w:val="009B639C"/>
    <w:rsid w:val="009C3EF3"/>
    <w:rsid w:val="009D22C3"/>
    <w:rsid w:val="009D25A1"/>
    <w:rsid w:val="009D7D78"/>
    <w:rsid w:val="009E069F"/>
    <w:rsid w:val="009E24FA"/>
    <w:rsid w:val="009E787A"/>
    <w:rsid w:val="009F5C38"/>
    <w:rsid w:val="00A0233A"/>
    <w:rsid w:val="00A031D9"/>
    <w:rsid w:val="00A03D3F"/>
    <w:rsid w:val="00A04B39"/>
    <w:rsid w:val="00A0628D"/>
    <w:rsid w:val="00A10922"/>
    <w:rsid w:val="00A10999"/>
    <w:rsid w:val="00A20A90"/>
    <w:rsid w:val="00A22697"/>
    <w:rsid w:val="00A22E90"/>
    <w:rsid w:val="00A261B0"/>
    <w:rsid w:val="00A26F11"/>
    <w:rsid w:val="00A27E18"/>
    <w:rsid w:val="00A3196B"/>
    <w:rsid w:val="00A35479"/>
    <w:rsid w:val="00A376A8"/>
    <w:rsid w:val="00A40439"/>
    <w:rsid w:val="00A44418"/>
    <w:rsid w:val="00A444AC"/>
    <w:rsid w:val="00A4671D"/>
    <w:rsid w:val="00A47FF1"/>
    <w:rsid w:val="00A566B6"/>
    <w:rsid w:val="00A6105A"/>
    <w:rsid w:val="00A616DB"/>
    <w:rsid w:val="00A6396F"/>
    <w:rsid w:val="00A64BD4"/>
    <w:rsid w:val="00A677DF"/>
    <w:rsid w:val="00A7470E"/>
    <w:rsid w:val="00A74744"/>
    <w:rsid w:val="00A75935"/>
    <w:rsid w:val="00A75D91"/>
    <w:rsid w:val="00A80E97"/>
    <w:rsid w:val="00A831CC"/>
    <w:rsid w:val="00A85642"/>
    <w:rsid w:val="00A85B5E"/>
    <w:rsid w:val="00A975EA"/>
    <w:rsid w:val="00AA072E"/>
    <w:rsid w:val="00AA0B17"/>
    <w:rsid w:val="00AA5107"/>
    <w:rsid w:val="00AB236B"/>
    <w:rsid w:val="00AB285D"/>
    <w:rsid w:val="00AB3DC5"/>
    <w:rsid w:val="00AB6791"/>
    <w:rsid w:val="00AC01C1"/>
    <w:rsid w:val="00AC2AC5"/>
    <w:rsid w:val="00AC39D6"/>
    <w:rsid w:val="00AC3AF2"/>
    <w:rsid w:val="00AC5D6C"/>
    <w:rsid w:val="00AC682C"/>
    <w:rsid w:val="00AD2A17"/>
    <w:rsid w:val="00AD5359"/>
    <w:rsid w:val="00AD7ECA"/>
    <w:rsid w:val="00AE482D"/>
    <w:rsid w:val="00AE6031"/>
    <w:rsid w:val="00AE79FA"/>
    <w:rsid w:val="00AE7B01"/>
    <w:rsid w:val="00AF484E"/>
    <w:rsid w:val="00AF7E19"/>
    <w:rsid w:val="00B00CC2"/>
    <w:rsid w:val="00B00DF8"/>
    <w:rsid w:val="00B02BAB"/>
    <w:rsid w:val="00B06299"/>
    <w:rsid w:val="00B13930"/>
    <w:rsid w:val="00B167A0"/>
    <w:rsid w:val="00B2043F"/>
    <w:rsid w:val="00B211B4"/>
    <w:rsid w:val="00B21CA1"/>
    <w:rsid w:val="00B222B7"/>
    <w:rsid w:val="00B24B34"/>
    <w:rsid w:val="00B24DD2"/>
    <w:rsid w:val="00B324B3"/>
    <w:rsid w:val="00B36924"/>
    <w:rsid w:val="00B37D20"/>
    <w:rsid w:val="00B4652E"/>
    <w:rsid w:val="00B47A00"/>
    <w:rsid w:val="00B47A81"/>
    <w:rsid w:val="00B563C0"/>
    <w:rsid w:val="00B62DEE"/>
    <w:rsid w:val="00B64A1E"/>
    <w:rsid w:val="00B65BB2"/>
    <w:rsid w:val="00B67E8E"/>
    <w:rsid w:val="00B719EF"/>
    <w:rsid w:val="00B7250E"/>
    <w:rsid w:val="00B82E70"/>
    <w:rsid w:val="00B8369D"/>
    <w:rsid w:val="00B84292"/>
    <w:rsid w:val="00B852A1"/>
    <w:rsid w:val="00B85B37"/>
    <w:rsid w:val="00B860EC"/>
    <w:rsid w:val="00B92F1D"/>
    <w:rsid w:val="00B940CD"/>
    <w:rsid w:val="00BA0B11"/>
    <w:rsid w:val="00BA1DFF"/>
    <w:rsid w:val="00BA27D7"/>
    <w:rsid w:val="00BA58EC"/>
    <w:rsid w:val="00BB1384"/>
    <w:rsid w:val="00BB64C7"/>
    <w:rsid w:val="00BC6564"/>
    <w:rsid w:val="00BC7DA2"/>
    <w:rsid w:val="00BD3EAB"/>
    <w:rsid w:val="00BD4B8E"/>
    <w:rsid w:val="00BF22F9"/>
    <w:rsid w:val="00BF5460"/>
    <w:rsid w:val="00C02FAF"/>
    <w:rsid w:val="00C072B7"/>
    <w:rsid w:val="00C07A8B"/>
    <w:rsid w:val="00C11284"/>
    <w:rsid w:val="00C1297B"/>
    <w:rsid w:val="00C13EEA"/>
    <w:rsid w:val="00C148EC"/>
    <w:rsid w:val="00C21D8F"/>
    <w:rsid w:val="00C242E1"/>
    <w:rsid w:val="00C266DA"/>
    <w:rsid w:val="00C267A4"/>
    <w:rsid w:val="00C314D2"/>
    <w:rsid w:val="00C366AE"/>
    <w:rsid w:val="00C41AA1"/>
    <w:rsid w:val="00C45F8F"/>
    <w:rsid w:val="00C47E5A"/>
    <w:rsid w:val="00C505FB"/>
    <w:rsid w:val="00C52740"/>
    <w:rsid w:val="00C53C05"/>
    <w:rsid w:val="00C605ED"/>
    <w:rsid w:val="00C60755"/>
    <w:rsid w:val="00C63EAC"/>
    <w:rsid w:val="00C66D7E"/>
    <w:rsid w:val="00C678A8"/>
    <w:rsid w:val="00C70C42"/>
    <w:rsid w:val="00C879E7"/>
    <w:rsid w:val="00C9389A"/>
    <w:rsid w:val="00C9540F"/>
    <w:rsid w:val="00C9738F"/>
    <w:rsid w:val="00C97605"/>
    <w:rsid w:val="00CA7DAD"/>
    <w:rsid w:val="00CB1D3C"/>
    <w:rsid w:val="00CB40E1"/>
    <w:rsid w:val="00CB6B4F"/>
    <w:rsid w:val="00CB72EA"/>
    <w:rsid w:val="00CC0190"/>
    <w:rsid w:val="00CC31C6"/>
    <w:rsid w:val="00CC3C45"/>
    <w:rsid w:val="00CC478D"/>
    <w:rsid w:val="00CC61DC"/>
    <w:rsid w:val="00CC6C48"/>
    <w:rsid w:val="00CC70C6"/>
    <w:rsid w:val="00CC7894"/>
    <w:rsid w:val="00CD3B4C"/>
    <w:rsid w:val="00CD4695"/>
    <w:rsid w:val="00CE538E"/>
    <w:rsid w:val="00CE5D10"/>
    <w:rsid w:val="00CF2304"/>
    <w:rsid w:val="00CF400C"/>
    <w:rsid w:val="00CF4798"/>
    <w:rsid w:val="00CF703F"/>
    <w:rsid w:val="00D00338"/>
    <w:rsid w:val="00D03BB6"/>
    <w:rsid w:val="00D07C90"/>
    <w:rsid w:val="00D13385"/>
    <w:rsid w:val="00D16C50"/>
    <w:rsid w:val="00D20911"/>
    <w:rsid w:val="00D22FAC"/>
    <w:rsid w:val="00D25885"/>
    <w:rsid w:val="00D25FE5"/>
    <w:rsid w:val="00D307D5"/>
    <w:rsid w:val="00D32ECA"/>
    <w:rsid w:val="00D32F2D"/>
    <w:rsid w:val="00D33A82"/>
    <w:rsid w:val="00D377FE"/>
    <w:rsid w:val="00D4199B"/>
    <w:rsid w:val="00D55AF8"/>
    <w:rsid w:val="00D560F0"/>
    <w:rsid w:val="00D5612E"/>
    <w:rsid w:val="00D626F4"/>
    <w:rsid w:val="00D6622C"/>
    <w:rsid w:val="00D81652"/>
    <w:rsid w:val="00D82B2E"/>
    <w:rsid w:val="00D846E4"/>
    <w:rsid w:val="00D857CC"/>
    <w:rsid w:val="00D87EF8"/>
    <w:rsid w:val="00D90F57"/>
    <w:rsid w:val="00D91202"/>
    <w:rsid w:val="00D94CC5"/>
    <w:rsid w:val="00D9528F"/>
    <w:rsid w:val="00D965B4"/>
    <w:rsid w:val="00DA19EA"/>
    <w:rsid w:val="00DA1F4E"/>
    <w:rsid w:val="00DA2EBC"/>
    <w:rsid w:val="00DB0098"/>
    <w:rsid w:val="00DB3787"/>
    <w:rsid w:val="00DB43DA"/>
    <w:rsid w:val="00DB5EEB"/>
    <w:rsid w:val="00DB6967"/>
    <w:rsid w:val="00DB6D6D"/>
    <w:rsid w:val="00DB79E6"/>
    <w:rsid w:val="00DC199B"/>
    <w:rsid w:val="00DC4791"/>
    <w:rsid w:val="00DC5075"/>
    <w:rsid w:val="00DC541B"/>
    <w:rsid w:val="00DD24E8"/>
    <w:rsid w:val="00DD6033"/>
    <w:rsid w:val="00DD7280"/>
    <w:rsid w:val="00DE7542"/>
    <w:rsid w:val="00E03BDA"/>
    <w:rsid w:val="00E04297"/>
    <w:rsid w:val="00E12BF8"/>
    <w:rsid w:val="00E1320A"/>
    <w:rsid w:val="00E1573B"/>
    <w:rsid w:val="00E203AE"/>
    <w:rsid w:val="00E22462"/>
    <w:rsid w:val="00E304DA"/>
    <w:rsid w:val="00E347C2"/>
    <w:rsid w:val="00E3498A"/>
    <w:rsid w:val="00E34CE1"/>
    <w:rsid w:val="00E356BC"/>
    <w:rsid w:val="00E35D20"/>
    <w:rsid w:val="00E416F2"/>
    <w:rsid w:val="00E41AE1"/>
    <w:rsid w:val="00E434F7"/>
    <w:rsid w:val="00E5214E"/>
    <w:rsid w:val="00E52177"/>
    <w:rsid w:val="00E60941"/>
    <w:rsid w:val="00E61A72"/>
    <w:rsid w:val="00E75555"/>
    <w:rsid w:val="00E837D6"/>
    <w:rsid w:val="00E84ADA"/>
    <w:rsid w:val="00E86D00"/>
    <w:rsid w:val="00E90B5C"/>
    <w:rsid w:val="00E94253"/>
    <w:rsid w:val="00E9663D"/>
    <w:rsid w:val="00EA22A3"/>
    <w:rsid w:val="00EA2FD9"/>
    <w:rsid w:val="00EA5360"/>
    <w:rsid w:val="00EB0822"/>
    <w:rsid w:val="00EB400B"/>
    <w:rsid w:val="00EC381A"/>
    <w:rsid w:val="00EC4FF0"/>
    <w:rsid w:val="00EC7313"/>
    <w:rsid w:val="00ED732E"/>
    <w:rsid w:val="00EE15C5"/>
    <w:rsid w:val="00EF0737"/>
    <w:rsid w:val="00EF17D8"/>
    <w:rsid w:val="00EF3BDC"/>
    <w:rsid w:val="00EF5C2C"/>
    <w:rsid w:val="00EF6D06"/>
    <w:rsid w:val="00F00087"/>
    <w:rsid w:val="00F1647D"/>
    <w:rsid w:val="00F21522"/>
    <w:rsid w:val="00F30032"/>
    <w:rsid w:val="00F3136F"/>
    <w:rsid w:val="00F317AE"/>
    <w:rsid w:val="00F40587"/>
    <w:rsid w:val="00F456A9"/>
    <w:rsid w:val="00F4654E"/>
    <w:rsid w:val="00F5347B"/>
    <w:rsid w:val="00F55797"/>
    <w:rsid w:val="00F5704E"/>
    <w:rsid w:val="00F57B7C"/>
    <w:rsid w:val="00F61266"/>
    <w:rsid w:val="00F85045"/>
    <w:rsid w:val="00F86E43"/>
    <w:rsid w:val="00F91E40"/>
    <w:rsid w:val="00F950FE"/>
    <w:rsid w:val="00FA0C97"/>
    <w:rsid w:val="00FA33E5"/>
    <w:rsid w:val="00FA40F9"/>
    <w:rsid w:val="00FA4F67"/>
    <w:rsid w:val="00FA60B1"/>
    <w:rsid w:val="00FB2FCF"/>
    <w:rsid w:val="00FC0903"/>
    <w:rsid w:val="00FC6752"/>
    <w:rsid w:val="00FC7106"/>
    <w:rsid w:val="00FD507B"/>
    <w:rsid w:val="00FD5D1D"/>
    <w:rsid w:val="00FE20AC"/>
    <w:rsid w:val="00FE6B1B"/>
    <w:rsid w:val="00FF321C"/>
    <w:rsid w:val="00FF34C6"/>
    <w:rsid w:val="00FF5EAF"/>
    <w:rsid w:val="00FF7117"/>
    <w:rsid w:val="00FF7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0056DB"/>
    <w:pPr>
      <w:spacing w:before="100" w:beforeAutospacing="1" w:after="100" w:afterAutospacing="1"/>
      <w:jc w:val="right"/>
      <w:outlineLvl w:val="0"/>
    </w:pPr>
    <w:rPr>
      <w:b/>
      <w:bCs/>
      <w:color w:val="000000"/>
      <w:kern w:val="36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232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BA58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58E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58E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58EC"/>
    <w:pPr>
      <w:keepNext/>
      <w:autoSpaceDE w:val="0"/>
      <w:autoSpaceDN w:val="0"/>
      <w:ind w:firstLine="567"/>
      <w:jc w:val="both"/>
      <w:outlineLvl w:val="5"/>
    </w:pPr>
    <w:rPr>
      <w:sz w:val="28"/>
      <w:szCs w:val="28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58EC"/>
    <w:pPr>
      <w:keepNext/>
      <w:autoSpaceDE w:val="0"/>
      <w:autoSpaceDN w:val="0"/>
      <w:ind w:firstLine="567"/>
      <w:jc w:val="center"/>
      <w:outlineLvl w:val="6"/>
    </w:pPr>
    <w:rPr>
      <w:b/>
      <w:bCs/>
      <w:i/>
      <w:iCs/>
      <w:sz w:val="36"/>
      <w:szCs w:val="36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58EC"/>
    <w:pPr>
      <w:keepNext/>
      <w:autoSpaceDE w:val="0"/>
      <w:autoSpaceDN w:val="0"/>
      <w:ind w:firstLine="567"/>
      <w:jc w:val="center"/>
      <w:outlineLvl w:val="7"/>
    </w:pPr>
    <w:rPr>
      <w:b/>
      <w:bCs/>
      <w:i/>
      <w:iCs/>
      <w:sz w:val="48"/>
      <w:szCs w:val="4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A58EC"/>
    <w:pPr>
      <w:keepNext/>
      <w:autoSpaceDE w:val="0"/>
      <w:autoSpaceDN w:val="0"/>
      <w:outlineLvl w:val="8"/>
    </w:pPr>
    <w:rPr>
      <w:b/>
      <w:bCs/>
      <w:lang w:val="en-US"/>
    </w:rPr>
  </w:style>
  <w:style w:type="character" w:default="1" w:styleId="DefaultParagraphFont">
    <w:name w:val="Default Paragraph Font"/>
    <w:aliases w:val="Знак Знак2 Знак Знак Знак Знак Знак Знак Знак Знак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3A1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3A1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3A1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3A1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3A1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3A1F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3A1F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3A1F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3A1F"/>
    <w:rPr>
      <w:rFonts w:asciiTheme="majorHAnsi" w:eastAsiaTheme="majorEastAsia" w:hAnsiTheme="majorHAnsi" w:cstheme="majorBidi"/>
    </w:rPr>
  </w:style>
  <w:style w:type="character" w:customStyle="1" w:styleId="Heading3Char1">
    <w:name w:val="Heading 3 Char1"/>
    <w:link w:val="Heading3"/>
    <w:uiPriority w:val="99"/>
    <w:locked/>
    <w:rsid w:val="00883CD7"/>
    <w:rPr>
      <w:rFonts w:ascii="Arial" w:hAnsi="Arial"/>
      <w:b/>
      <w:sz w:val="26"/>
      <w:lang w:val="ru-RU" w:eastAsia="ru-RU"/>
    </w:rPr>
  </w:style>
  <w:style w:type="character" w:styleId="Hyperlink">
    <w:name w:val="Hyperlink"/>
    <w:basedOn w:val="DefaultParagraphFont"/>
    <w:uiPriority w:val="99"/>
    <w:rsid w:val="000056DB"/>
    <w:rPr>
      <w:color w:val="0000FF"/>
      <w:sz w:val="21"/>
      <w:u w:val="single"/>
    </w:rPr>
  </w:style>
  <w:style w:type="paragraph" w:customStyle="1" w:styleId="dsc">
    <w:name w:val="dsc"/>
    <w:basedOn w:val="Normal"/>
    <w:uiPriority w:val="99"/>
    <w:rsid w:val="000056DB"/>
    <w:pPr>
      <w:spacing w:before="75" w:after="75"/>
      <w:ind w:firstLine="225"/>
      <w:jc w:val="both"/>
    </w:pPr>
    <w:rPr>
      <w:color w:val="000000"/>
      <w:sz w:val="21"/>
      <w:szCs w:val="21"/>
    </w:rPr>
  </w:style>
  <w:style w:type="character" w:customStyle="1" w:styleId="dopb1">
    <w:name w:val="dop_b1"/>
    <w:uiPriority w:val="99"/>
    <w:rsid w:val="000056DB"/>
    <w:rPr>
      <w:rFonts w:ascii="Tahoma" w:hAnsi="Tahoma"/>
      <w:b/>
      <w:color w:val="808080"/>
      <w:sz w:val="17"/>
    </w:rPr>
  </w:style>
  <w:style w:type="paragraph" w:styleId="BalloonText">
    <w:name w:val="Balloon Text"/>
    <w:basedOn w:val="Normal"/>
    <w:link w:val="BalloonTextChar"/>
    <w:uiPriority w:val="99"/>
    <w:semiHidden/>
    <w:rsid w:val="009E06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3A1F"/>
    <w:rPr>
      <w:sz w:val="0"/>
      <w:szCs w:val="0"/>
    </w:rPr>
  </w:style>
  <w:style w:type="character" w:styleId="Strong">
    <w:name w:val="Strong"/>
    <w:basedOn w:val="DefaultParagraphFont"/>
    <w:uiPriority w:val="99"/>
    <w:qFormat/>
    <w:rsid w:val="00427FE7"/>
    <w:rPr>
      <w:b/>
    </w:rPr>
  </w:style>
  <w:style w:type="paragraph" w:styleId="NormalWeb">
    <w:name w:val="Normal (Web)"/>
    <w:basedOn w:val="Normal"/>
    <w:uiPriority w:val="99"/>
    <w:rsid w:val="00817D6F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99"/>
    <w:qFormat/>
    <w:rsid w:val="00817D6F"/>
    <w:rPr>
      <w:i/>
    </w:rPr>
  </w:style>
  <w:style w:type="paragraph" w:styleId="BodyText2">
    <w:name w:val="Body Text 2"/>
    <w:basedOn w:val="Normal"/>
    <w:link w:val="BodyText2Char"/>
    <w:uiPriority w:val="99"/>
    <w:rsid w:val="00806116"/>
    <w:pPr>
      <w:ind w:firstLine="567"/>
      <w:jc w:val="both"/>
    </w:pPr>
    <w:rPr>
      <w:sz w:val="28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F3A1F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0611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0611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3A1F"/>
    <w:rPr>
      <w:sz w:val="24"/>
      <w:szCs w:val="24"/>
    </w:rPr>
  </w:style>
  <w:style w:type="paragraph" w:customStyle="1" w:styleId="ConsPlusNormal">
    <w:name w:val="ConsPlusNormal"/>
    <w:uiPriority w:val="99"/>
    <w:rsid w:val="004D62B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D62B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">
    <w:name w:val="???????"/>
    <w:uiPriority w:val="99"/>
    <w:rsid w:val="004D62B2"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rsid w:val="004D62B2"/>
    <w:rPr>
      <w:color w:val="FF000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F3A1F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rsid w:val="004D62B2"/>
    <w:rPr>
      <w:b/>
      <w:color w:val="FF0000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F3A1F"/>
    <w:rPr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4D62B2"/>
    <w:pPr>
      <w:ind w:left="-720"/>
      <w:jc w:val="center"/>
    </w:pPr>
    <w:rPr>
      <w:b/>
      <w:bCs/>
      <w:sz w:val="30"/>
    </w:rPr>
  </w:style>
  <w:style w:type="character" w:customStyle="1" w:styleId="TitleChar">
    <w:name w:val="Title Char"/>
    <w:basedOn w:val="DefaultParagraphFont"/>
    <w:link w:val="Title"/>
    <w:uiPriority w:val="10"/>
    <w:rsid w:val="009F3A1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4D62B2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F3A1F"/>
    <w:rPr>
      <w:sz w:val="24"/>
      <w:szCs w:val="24"/>
    </w:rPr>
  </w:style>
  <w:style w:type="character" w:customStyle="1" w:styleId="textfull">
    <w:name w:val="textfull"/>
    <w:basedOn w:val="DefaultParagraphFont"/>
    <w:uiPriority w:val="99"/>
    <w:rsid w:val="00125464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D965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F3A1F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BA58E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F3A1F"/>
    <w:rPr>
      <w:sz w:val="24"/>
      <w:szCs w:val="24"/>
    </w:rPr>
  </w:style>
  <w:style w:type="paragraph" w:styleId="List2">
    <w:name w:val="List 2"/>
    <w:basedOn w:val="Normal"/>
    <w:uiPriority w:val="99"/>
    <w:rsid w:val="00BA58EC"/>
    <w:pPr>
      <w:autoSpaceDE w:val="0"/>
      <w:autoSpaceDN w:val="0"/>
      <w:ind w:left="566" w:hanging="283"/>
    </w:pPr>
    <w:rPr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BA58EC"/>
    <w:pPr>
      <w:autoSpaceDE w:val="0"/>
      <w:autoSpaceDN w:val="0"/>
    </w:pPr>
    <w:rPr>
      <w:rFonts w:ascii="Arial" w:hAnsi="Arial" w:cs="Arial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3A1F"/>
    <w:rPr>
      <w:rFonts w:asciiTheme="majorHAnsi" w:eastAsiaTheme="majorEastAsia" w:hAnsiTheme="majorHAnsi" w:cstheme="majorBidi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BA58EC"/>
    <w:pPr>
      <w:autoSpaceDE w:val="0"/>
      <w:autoSpaceDN w:val="0"/>
      <w:ind w:firstLine="567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F3A1F"/>
    <w:rPr>
      <w:sz w:val="24"/>
      <w:szCs w:val="24"/>
    </w:rPr>
  </w:style>
  <w:style w:type="character" w:styleId="FollowedHyperlink">
    <w:name w:val="FollowedHyperlink"/>
    <w:basedOn w:val="DefaultParagraphFont"/>
    <w:uiPriority w:val="99"/>
    <w:rsid w:val="00BA58EC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BA58EC"/>
    <w:pPr>
      <w:pBdr>
        <w:bottom w:val="single" w:sz="6" w:space="1" w:color="auto"/>
      </w:pBdr>
      <w:autoSpaceDE w:val="0"/>
      <w:autoSpaceDN w:val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9F3A1F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BA58EC"/>
    <w:pPr>
      <w:pBdr>
        <w:top w:val="single" w:sz="6" w:space="1" w:color="auto"/>
      </w:pBdr>
      <w:autoSpaceDE w:val="0"/>
      <w:autoSpaceDN w:val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9F3A1F"/>
    <w:rPr>
      <w:rFonts w:ascii="Arial" w:hAnsi="Arial" w:cs="Arial"/>
      <w:vanish/>
      <w:sz w:val="16"/>
      <w:szCs w:val="16"/>
    </w:rPr>
  </w:style>
  <w:style w:type="table" w:styleId="TableGrid">
    <w:name w:val="Table Grid"/>
    <w:basedOn w:val="TableNormal"/>
    <w:uiPriority w:val="99"/>
    <w:rsid w:val="008065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uiPriority w:val="99"/>
    <w:rsid w:val="001F085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Normal">
    <w:name w:val="ConsNormal"/>
    <w:uiPriority w:val="99"/>
    <w:rsid w:val="001F085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variable">
    <w:name w:val="variable"/>
    <w:basedOn w:val="Normal"/>
    <w:uiPriority w:val="99"/>
    <w:rsid w:val="00883CD7"/>
    <w:rPr>
      <w:b/>
    </w:rPr>
  </w:style>
  <w:style w:type="paragraph" w:styleId="PlainText">
    <w:name w:val="Plain Text"/>
    <w:basedOn w:val="Normal"/>
    <w:link w:val="PlainTextChar1"/>
    <w:uiPriority w:val="99"/>
    <w:rsid w:val="00883CD7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F3A1F"/>
    <w:rPr>
      <w:rFonts w:ascii="Courier New" w:hAnsi="Courier New" w:cs="Courier New"/>
      <w:sz w:val="20"/>
      <w:szCs w:val="20"/>
    </w:rPr>
  </w:style>
  <w:style w:type="character" w:customStyle="1" w:styleId="PlainTextChar1">
    <w:name w:val="Plain Text Char1"/>
    <w:link w:val="PlainText"/>
    <w:uiPriority w:val="99"/>
    <w:locked/>
    <w:rsid w:val="00883CD7"/>
    <w:rPr>
      <w:rFonts w:ascii="Courier New" w:hAnsi="Courier New"/>
      <w:lang w:val="ru-RU" w:eastAsia="ru-RU"/>
    </w:rPr>
  </w:style>
  <w:style w:type="paragraph" w:styleId="BodyTextIndent3">
    <w:name w:val="Body Text Indent 3"/>
    <w:basedOn w:val="Normal"/>
    <w:link w:val="BodyTextIndent3Char1"/>
    <w:uiPriority w:val="99"/>
    <w:rsid w:val="00883CD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F3A1F"/>
    <w:rPr>
      <w:sz w:val="16"/>
      <w:szCs w:val="16"/>
    </w:rPr>
  </w:style>
  <w:style w:type="character" w:customStyle="1" w:styleId="BodyTextIndent3Char1">
    <w:name w:val="Body Text Indent 3 Char1"/>
    <w:link w:val="BodyTextIndent3"/>
    <w:uiPriority w:val="99"/>
    <w:locked/>
    <w:rsid w:val="00883CD7"/>
    <w:rPr>
      <w:sz w:val="16"/>
      <w:lang w:val="ru-RU" w:eastAsia="ru-RU"/>
    </w:rPr>
  </w:style>
  <w:style w:type="character" w:customStyle="1" w:styleId="url1">
    <w:name w:val="url1"/>
    <w:uiPriority w:val="99"/>
    <w:rsid w:val="00044767"/>
    <w:rPr>
      <w:color w:val="666666"/>
      <w:sz w:val="17"/>
    </w:rPr>
  </w:style>
  <w:style w:type="paragraph" w:customStyle="1" w:styleId="data1">
    <w:name w:val="data1"/>
    <w:basedOn w:val="Normal"/>
    <w:uiPriority w:val="99"/>
    <w:rsid w:val="00044767"/>
    <w:pPr>
      <w:spacing w:before="100" w:beforeAutospacing="1" w:after="240"/>
    </w:pPr>
    <w:rPr>
      <w:color w:val="999999"/>
      <w:sz w:val="20"/>
      <w:szCs w:val="20"/>
    </w:rPr>
  </w:style>
  <w:style w:type="character" w:customStyle="1" w:styleId="articleseperator">
    <w:name w:val="article_seperator"/>
    <w:basedOn w:val="DefaultParagraphFont"/>
    <w:uiPriority w:val="99"/>
    <w:rsid w:val="00044767"/>
    <w:rPr>
      <w:rFonts w:cs="Times New Roman"/>
    </w:rPr>
  </w:style>
  <w:style w:type="character" w:customStyle="1" w:styleId="y5black">
    <w:name w:val="y5_black"/>
    <w:basedOn w:val="DefaultParagraphFont"/>
    <w:uiPriority w:val="99"/>
    <w:rsid w:val="00725A81"/>
    <w:rPr>
      <w:rFonts w:cs="Times New Roman"/>
    </w:rPr>
  </w:style>
  <w:style w:type="character" w:customStyle="1" w:styleId="y5blacky5bg">
    <w:name w:val="y5_black y5_bg"/>
    <w:basedOn w:val="DefaultParagraphFont"/>
    <w:uiPriority w:val="99"/>
    <w:rsid w:val="00725A81"/>
    <w:rPr>
      <w:rFonts w:cs="Times New Roman"/>
    </w:rPr>
  </w:style>
  <w:style w:type="character" w:customStyle="1" w:styleId="hrd31">
    <w:name w:val="hrd31"/>
    <w:uiPriority w:val="99"/>
    <w:rsid w:val="00725A81"/>
    <w:rPr>
      <w:rFonts w:ascii="Verdana" w:hAnsi="Verdana"/>
      <w:color w:val="0878A6"/>
      <w:sz w:val="15"/>
    </w:rPr>
  </w:style>
  <w:style w:type="character" w:customStyle="1" w:styleId="hrd21">
    <w:name w:val="hrd21"/>
    <w:uiPriority w:val="99"/>
    <w:rsid w:val="00725A81"/>
    <w:rPr>
      <w:rFonts w:ascii="Verdana" w:hAnsi="Verdana"/>
      <w:color w:val="0878A6"/>
      <w:sz w:val="18"/>
    </w:rPr>
  </w:style>
  <w:style w:type="paragraph" w:styleId="FootnoteText">
    <w:name w:val="footnote text"/>
    <w:basedOn w:val="Normal"/>
    <w:link w:val="FootnoteTextChar"/>
    <w:uiPriority w:val="99"/>
    <w:semiHidden/>
    <w:rsid w:val="004227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A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42273D"/>
    <w:rPr>
      <w:vertAlign w:val="superscript"/>
    </w:rPr>
  </w:style>
  <w:style w:type="character" w:styleId="HTMLCode">
    <w:name w:val="HTML Code"/>
    <w:basedOn w:val="DefaultParagraphFont"/>
    <w:uiPriority w:val="99"/>
    <w:rsid w:val="00FF321C"/>
    <w:rPr>
      <w:rFonts w:ascii="Courier New" w:eastAsia="Times New Roman" w:hAnsi="Courier New"/>
      <w:sz w:val="20"/>
    </w:rPr>
  </w:style>
  <w:style w:type="paragraph" w:customStyle="1" w:styleId="citata">
    <w:name w:val="citata"/>
    <w:basedOn w:val="Normal"/>
    <w:uiPriority w:val="99"/>
    <w:rsid w:val="00312249"/>
    <w:pPr>
      <w:spacing w:before="100" w:beforeAutospacing="1" w:after="100" w:afterAutospacing="1"/>
      <w:ind w:firstLine="240"/>
      <w:jc w:val="both"/>
    </w:pPr>
    <w:rPr>
      <w:i/>
      <w:iCs/>
      <w:sz w:val="20"/>
      <w:szCs w:val="20"/>
    </w:rPr>
  </w:style>
  <w:style w:type="paragraph" w:customStyle="1" w:styleId="copy">
    <w:name w:val="copy"/>
    <w:basedOn w:val="Normal"/>
    <w:uiPriority w:val="99"/>
    <w:rsid w:val="009D7D78"/>
    <w:pPr>
      <w:spacing w:before="100" w:beforeAutospacing="1" w:after="100" w:afterAutospacing="1"/>
    </w:pPr>
    <w:rPr>
      <w:sz w:val="18"/>
      <w:szCs w:val="18"/>
    </w:rPr>
  </w:style>
  <w:style w:type="paragraph" w:customStyle="1" w:styleId="dateblue">
    <w:name w:val="date_blue"/>
    <w:basedOn w:val="Normal"/>
    <w:uiPriority w:val="99"/>
    <w:rsid w:val="00554E70"/>
    <w:pPr>
      <w:spacing w:before="225" w:after="60"/>
    </w:pPr>
    <w:rPr>
      <w:rFonts w:ascii="Verdana" w:hAnsi="Verdana"/>
      <w:b/>
      <w:bCs/>
      <w:sz w:val="15"/>
      <w:szCs w:val="15"/>
    </w:rPr>
  </w:style>
  <w:style w:type="paragraph" w:customStyle="1" w:styleId="dategreen">
    <w:name w:val="date_green"/>
    <w:basedOn w:val="Normal"/>
    <w:uiPriority w:val="99"/>
    <w:rsid w:val="00554E70"/>
    <w:pPr>
      <w:spacing w:before="225" w:after="60"/>
    </w:pPr>
    <w:rPr>
      <w:rFonts w:ascii="Verdana" w:hAnsi="Verdana"/>
      <w:b/>
      <w:bCs/>
      <w:sz w:val="15"/>
      <w:szCs w:val="15"/>
    </w:rPr>
  </w:style>
  <w:style w:type="paragraph" w:customStyle="1" w:styleId="newstitle">
    <w:name w:val="news_title"/>
    <w:basedOn w:val="Normal"/>
    <w:uiPriority w:val="99"/>
    <w:rsid w:val="00554E70"/>
    <w:pPr>
      <w:spacing w:after="30"/>
      <w:ind w:left="-150"/>
    </w:pPr>
    <w:rPr>
      <w:rFonts w:ascii="Verdana" w:hAnsi="Verdana"/>
      <w:b/>
      <w:bCs/>
      <w:color w:val="054566"/>
      <w:sz w:val="18"/>
      <w:szCs w:val="18"/>
    </w:rPr>
  </w:style>
  <w:style w:type="paragraph" w:customStyle="1" w:styleId="news">
    <w:name w:val="news"/>
    <w:basedOn w:val="Normal"/>
    <w:uiPriority w:val="99"/>
    <w:rsid w:val="00554E70"/>
    <w:pPr>
      <w:spacing w:after="135"/>
      <w:ind w:left="-150"/>
      <w:jc w:val="both"/>
    </w:pPr>
    <w:rPr>
      <w:color w:val="054566"/>
      <w:sz w:val="18"/>
      <w:szCs w:val="18"/>
    </w:rPr>
  </w:style>
  <w:style w:type="paragraph" w:customStyle="1" w:styleId="election">
    <w:name w:val="election"/>
    <w:basedOn w:val="Normal"/>
    <w:uiPriority w:val="99"/>
    <w:rsid w:val="00554E70"/>
    <w:pPr>
      <w:spacing w:before="100" w:beforeAutospacing="1" w:after="150"/>
    </w:pPr>
    <w:rPr>
      <w:rFonts w:ascii="Verdana" w:hAnsi="Verdana"/>
      <w:b/>
      <w:bCs/>
      <w:color w:val="054566"/>
      <w:sz w:val="18"/>
      <w:szCs w:val="18"/>
    </w:rPr>
  </w:style>
  <w:style w:type="paragraph" w:customStyle="1" w:styleId="rightgradient">
    <w:name w:val="right_gradient"/>
    <w:basedOn w:val="Normal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paragraph" w:customStyle="1" w:styleId="newsnoimage">
    <w:name w:val="news_no_image"/>
    <w:basedOn w:val="Normal"/>
    <w:uiPriority w:val="99"/>
    <w:rsid w:val="00554E70"/>
    <w:pPr>
      <w:spacing w:before="100" w:beforeAutospacing="1" w:after="100" w:afterAutospacing="1"/>
    </w:pPr>
    <w:rPr>
      <w:rFonts w:ascii="Arial" w:hAnsi="Arial" w:cs="Arial"/>
      <w:i/>
      <w:iCs/>
      <w:color w:val="009E38"/>
      <w:sz w:val="27"/>
      <w:szCs w:val="27"/>
    </w:rPr>
  </w:style>
  <w:style w:type="paragraph" w:customStyle="1" w:styleId="categnoimage">
    <w:name w:val="categ_no_image"/>
    <w:basedOn w:val="Normal"/>
    <w:uiPriority w:val="99"/>
    <w:rsid w:val="00554E70"/>
    <w:pPr>
      <w:spacing w:before="100" w:beforeAutospacing="1" w:after="100" w:afterAutospacing="1"/>
    </w:pPr>
    <w:rPr>
      <w:rFonts w:ascii="Arial" w:hAnsi="Arial" w:cs="Arial"/>
      <w:i/>
      <w:iCs/>
      <w:color w:val="005BB0"/>
      <w:sz w:val="27"/>
      <w:szCs w:val="27"/>
    </w:rPr>
  </w:style>
  <w:style w:type="paragraph" w:customStyle="1" w:styleId="componentheading">
    <w:name w:val="componentheading"/>
    <w:basedOn w:val="Normal"/>
    <w:uiPriority w:val="99"/>
    <w:rsid w:val="00554E70"/>
    <w:pPr>
      <w:spacing w:before="100" w:beforeAutospacing="1" w:after="100" w:afterAutospacing="1" w:line="330" w:lineRule="atLeast"/>
    </w:pPr>
    <w:rPr>
      <w:rFonts w:ascii="Verdana" w:hAnsi="Verdana"/>
      <w:b/>
      <w:bCs/>
      <w:color w:val="66C588"/>
      <w:sz w:val="21"/>
      <w:szCs w:val="21"/>
    </w:rPr>
  </w:style>
  <w:style w:type="paragraph" w:customStyle="1" w:styleId="contentheading">
    <w:name w:val="contentheading"/>
    <w:basedOn w:val="Normal"/>
    <w:uiPriority w:val="99"/>
    <w:rsid w:val="00554E70"/>
    <w:pPr>
      <w:spacing w:before="100" w:beforeAutospacing="1" w:after="100" w:afterAutospacing="1"/>
    </w:pPr>
    <w:rPr>
      <w:rFonts w:ascii="Verdana" w:hAnsi="Verdana"/>
      <w:caps/>
      <w:sz w:val="18"/>
      <w:szCs w:val="18"/>
    </w:rPr>
  </w:style>
  <w:style w:type="paragraph" w:customStyle="1" w:styleId="buttonheading">
    <w:name w:val="buttonheading"/>
    <w:basedOn w:val="Normal"/>
    <w:uiPriority w:val="99"/>
    <w:rsid w:val="00554E70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contentpaneopen">
    <w:name w:val="contentpaneopen"/>
    <w:basedOn w:val="Normal"/>
    <w:uiPriority w:val="99"/>
    <w:rsid w:val="00554E70"/>
    <w:pPr>
      <w:spacing w:before="100" w:beforeAutospacing="1" w:after="100" w:afterAutospacing="1" w:line="240" w:lineRule="atLeast"/>
    </w:pPr>
    <w:rPr>
      <w:color w:val="5A6167"/>
      <w:sz w:val="18"/>
      <w:szCs w:val="18"/>
    </w:rPr>
  </w:style>
  <w:style w:type="paragraph" w:customStyle="1" w:styleId="message">
    <w:name w:val="message"/>
    <w:basedOn w:val="Normal"/>
    <w:uiPriority w:val="99"/>
    <w:rsid w:val="00554E70"/>
    <w:pPr>
      <w:spacing w:before="100" w:beforeAutospacing="1" w:after="100" w:afterAutospacing="1"/>
      <w:jc w:val="both"/>
    </w:pPr>
    <w:rPr>
      <w:color w:val="5A6167"/>
      <w:sz w:val="18"/>
      <w:szCs w:val="18"/>
    </w:rPr>
  </w:style>
  <w:style w:type="paragraph" w:customStyle="1" w:styleId="inputbox">
    <w:name w:val="inputbox"/>
    <w:basedOn w:val="Normal"/>
    <w:uiPriority w:val="99"/>
    <w:rsid w:val="00554E70"/>
    <w:pPr>
      <w:spacing w:before="100" w:beforeAutospacing="1" w:after="100" w:afterAutospacing="1"/>
    </w:pPr>
    <w:rPr>
      <w:color w:val="5A6167"/>
      <w:sz w:val="18"/>
      <w:szCs w:val="18"/>
    </w:rPr>
  </w:style>
  <w:style w:type="paragraph" w:customStyle="1" w:styleId="sectiontableentry1">
    <w:name w:val="sectiontableentry1"/>
    <w:basedOn w:val="Normal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paragraph" w:customStyle="1" w:styleId="btn">
    <w:name w:val="btn"/>
    <w:basedOn w:val="Normal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paragraph" w:customStyle="1" w:styleId="color">
    <w:name w:val="color"/>
    <w:basedOn w:val="Normal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character" w:customStyle="1" w:styleId="red">
    <w:name w:val="red"/>
    <w:basedOn w:val="DefaultParagraphFont"/>
    <w:uiPriority w:val="99"/>
    <w:rsid w:val="00554E70"/>
    <w:rPr>
      <w:rFonts w:cs="Times New Roman"/>
    </w:rPr>
  </w:style>
  <w:style w:type="character" w:customStyle="1" w:styleId="red1">
    <w:name w:val="red1"/>
    <w:uiPriority w:val="99"/>
    <w:rsid w:val="00554E70"/>
    <w:rPr>
      <w:color w:val="990033"/>
    </w:rPr>
  </w:style>
  <w:style w:type="paragraph" w:customStyle="1" w:styleId="btn1">
    <w:name w:val="btn1"/>
    <w:basedOn w:val="Normal"/>
    <w:uiPriority w:val="99"/>
    <w:rsid w:val="00554E70"/>
    <w:pPr>
      <w:spacing w:before="450" w:after="100" w:afterAutospacing="1"/>
    </w:pPr>
    <w:rPr>
      <w:sz w:val="18"/>
      <w:szCs w:val="18"/>
    </w:rPr>
  </w:style>
  <w:style w:type="paragraph" w:customStyle="1" w:styleId="newstitle1">
    <w:name w:val="news_title1"/>
    <w:basedOn w:val="Normal"/>
    <w:uiPriority w:val="99"/>
    <w:rsid w:val="00554E70"/>
    <w:pPr>
      <w:spacing w:after="30"/>
    </w:pPr>
    <w:rPr>
      <w:rFonts w:ascii="Verdana" w:hAnsi="Verdana"/>
      <w:b/>
      <w:bCs/>
      <w:color w:val="054566"/>
      <w:sz w:val="18"/>
      <w:szCs w:val="18"/>
    </w:rPr>
  </w:style>
  <w:style w:type="paragraph" w:customStyle="1" w:styleId="color1">
    <w:name w:val="color1"/>
    <w:basedOn w:val="Normal"/>
    <w:uiPriority w:val="99"/>
    <w:rsid w:val="00554E70"/>
    <w:pPr>
      <w:spacing w:before="100" w:beforeAutospacing="1" w:after="100" w:afterAutospacing="1"/>
    </w:pPr>
    <w:rPr>
      <w:sz w:val="18"/>
      <w:szCs w:val="18"/>
    </w:rPr>
  </w:style>
  <w:style w:type="character" w:customStyle="1" w:styleId="additional1">
    <w:name w:val="additional1"/>
    <w:uiPriority w:val="99"/>
    <w:rsid w:val="001E50B8"/>
    <w:rPr>
      <w:rFonts w:ascii="Arial" w:hAnsi="Arial"/>
      <w:color w:val="58626B"/>
      <w:sz w:val="16"/>
    </w:rPr>
  </w:style>
  <w:style w:type="character" w:customStyle="1" w:styleId="static">
    <w:name w:val="static"/>
    <w:basedOn w:val="DefaultParagraphFont"/>
    <w:uiPriority w:val="99"/>
    <w:rsid w:val="000A575A"/>
    <w:rPr>
      <w:rFonts w:cs="Times New Roman"/>
    </w:rPr>
  </w:style>
  <w:style w:type="character" w:customStyle="1" w:styleId="company-www">
    <w:name w:val="company-www"/>
    <w:basedOn w:val="DefaultParagraphFont"/>
    <w:uiPriority w:val="99"/>
    <w:rsid w:val="007339A5"/>
    <w:rPr>
      <w:rFonts w:cs="Times New Roman"/>
    </w:rPr>
  </w:style>
  <w:style w:type="paragraph" w:customStyle="1" w:styleId="a0">
    <w:name w:val="Подпись на общем бланке"/>
    <w:basedOn w:val="Signature"/>
    <w:next w:val="BodyText"/>
    <w:uiPriority w:val="99"/>
    <w:rsid w:val="000E316B"/>
    <w:pPr>
      <w:tabs>
        <w:tab w:val="right" w:pos="9639"/>
      </w:tabs>
      <w:suppressAutoHyphens/>
      <w:spacing w:before="480" w:line="240" w:lineRule="exact"/>
      <w:ind w:left="0"/>
    </w:pPr>
    <w:rPr>
      <w:sz w:val="28"/>
      <w:szCs w:val="20"/>
    </w:rPr>
  </w:style>
  <w:style w:type="paragraph" w:customStyle="1" w:styleId="a1">
    <w:name w:val="Без интервала"/>
    <w:basedOn w:val="Normal"/>
    <w:uiPriority w:val="99"/>
    <w:rsid w:val="000E316B"/>
    <w:rPr>
      <w:rFonts w:ascii="Calibri" w:hAnsi="Calibri"/>
      <w:sz w:val="22"/>
      <w:szCs w:val="22"/>
      <w:lang w:val="en-US" w:eastAsia="en-US"/>
    </w:rPr>
  </w:style>
  <w:style w:type="paragraph" w:styleId="Signature">
    <w:name w:val="Signature"/>
    <w:basedOn w:val="Normal"/>
    <w:link w:val="SignatureChar"/>
    <w:uiPriority w:val="99"/>
    <w:rsid w:val="000E316B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F3A1F"/>
    <w:rPr>
      <w:sz w:val="24"/>
      <w:szCs w:val="24"/>
    </w:rPr>
  </w:style>
  <w:style w:type="paragraph" w:customStyle="1" w:styleId="rcphdr">
    <w:name w:val="rcphdr"/>
    <w:basedOn w:val="Normal"/>
    <w:uiPriority w:val="99"/>
    <w:rsid w:val="006651C6"/>
    <w:pPr>
      <w:spacing w:before="200"/>
    </w:pPr>
    <w:rPr>
      <w:rFonts w:ascii="Comic Sans MS" w:hAnsi="Comic Sans MS"/>
      <w:color w:val="993300"/>
    </w:rPr>
  </w:style>
  <w:style w:type="paragraph" w:customStyle="1" w:styleId="rcpstru">
    <w:name w:val="rcpstru"/>
    <w:basedOn w:val="Normal"/>
    <w:uiPriority w:val="99"/>
    <w:rsid w:val="006651C6"/>
    <w:pPr>
      <w:ind w:left="225" w:right="225"/>
    </w:pPr>
    <w:rPr>
      <w:b/>
      <w:bCs/>
      <w:sz w:val="20"/>
      <w:szCs w:val="20"/>
    </w:rPr>
  </w:style>
  <w:style w:type="paragraph" w:customStyle="1" w:styleId="rcptxt">
    <w:name w:val="rcptxt"/>
    <w:basedOn w:val="Normal"/>
    <w:uiPriority w:val="99"/>
    <w:rsid w:val="006651C6"/>
    <w:pPr>
      <w:spacing w:before="100" w:beforeAutospacing="1" w:after="240"/>
      <w:jc w:val="both"/>
    </w:pPr>
    <w:rPr>
      <w:sz w:val="20"/>
      <w:szCs w:val="20"/>
    </w:rPr>
  </w:style>
  <w:style w:type="character" w:customStyle="1" w:styleId="mw-headline">
    <w:name w:val="mw-headline"/>
    <w:basedOn w:val="DefaultParagraphFont"/>
    <w:uiPriority w:val="99"/>
    <w:rsid w:val="00D20911"/>
    <w:rPr>
      <w:rFonts w:cs="Times New Roman"/>
    </w:rPr>
  </w:style>
  <w:style w:type="paragraph" w:customStyle="1" w:styleId="ConsPlusTitle">
    <w:name w:val="ConsPlusTitle"/>
    <w:uiPriority w:val="99"/>
    <w:rsid w:val="00C879E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">
    <w:name w:val="Знак Знак2 Знак Знак Знак Знак Знак Знак"/>
    <w:basedOn w:val="Normal"/>
    <w:uiPriority w:val="99"/>
    <w:rsid w:val="00820B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0">
    <w:name w:val="Знак Знак2 Знак Знак Знак Знак"/>
    <w:basedOn w:val="Normal"/>
    <w:uiPriority w:val="99"/>
    <w:rsid w:val="003A1AF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2">
    <w:name w:val="Абзац списка"/>
    <w:basedOn w:val="Normal"/>
    <w:uiPriority w:val="99"/>
    <w:rsid w:val="008D1C4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537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7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5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53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53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53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5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53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53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53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53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753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9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753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7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7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537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537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537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53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539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539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53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539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7538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7523">
                      <w:marLeft w:val="3675"/>
                      <w:marRight w:val="3675"/>
                      <w:marTop w:val="75"/>
                      <w:marBottom w:val="75"/>
                      <w:divBdr>
                        <w:top w:val="none" w:sz="0" w:space="0" w:color="auto"/>
                        <w:left w:val="single" w:sz="6" w:space="8" w:color="FFB48F"/>
                        <w:bottom w:val="none" w:sz="0" w:space="0" w:color="auto"/>
                        <w:right w:val="single" w:sz="6" w:space="8" w:color="FFB48F"/>
                      </w:divBdr>
                    </w:div>
                  </w:divsChild>
                </w:div>
              </w:divsChild>
            </w:div>
          </w:divsChild>
        </w:div>
      </w:divsChild>
    </w:div>
    <w:div w:id="135753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3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8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7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537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27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139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3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37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3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9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38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39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9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7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38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539282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538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7538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7537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7537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538356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75387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75381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537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537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753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3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8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8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39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539463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537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7539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7537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7537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537569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75376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7538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5391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539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7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4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89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3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7733">
              <w:marLeft w:val="0"/>
              <w:marRight w:val="105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753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02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53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66C588"/>
                            <w:left w:val="single" w:sz="6" w:space="0" w:color="66C588"/>
                            <w:bottom w:val="single" w:sz="2" w:space="0" w:color="66C588"/>
                            <w:right w:val="single" w:sz="6" w:space="0" w:color="66C588"/>
                          </w:divBdr>
                          <w:divsChild>
                            <w:div w:id="135753749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753786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753827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75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B9D0DC"/>
                            <w:left w:val="single" w:sz="6" w:space="0" w:color="B9D0DC"/>
                            <w:bottom w:val="single" w:sz="2" w:space="0" w:color="B9D0DC"/>
                            <w:right w:val="single" w:sz="6" w:space="0" w:color="B9D0DC"/>
                          </w:divBdr>
                          <w:divsChild>
                            <w:div w:id="1357537451">
                              <w:marLeft w:val="0"/>
                              <w:marRight w:val="0"/>
                              <w:marTop w:val="15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753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66C588"/>
                            <w:left w:val="single" w:sz="6" w:space="0" w:color="66C588"/>
                            <w:bottom w:val="single" w:sz="2" w:space="0" w:color="66C588"/>
                            <w:right w:val="single" w:sz="6" w:space="0" w:color="66C588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9532">
                          <w:marLeft w:val="5"/>
                          <w:marRight w:val="0"/>
                          <w:marTop w:val="168"/>
                          <w:marBottom w:val="168"/>
                          <w:divBdr>
                            <w:top w:val="single" w:sz="6" w:space="2" w:color="E0E0E0"/>
                            <w:left w:val="single" w:sz="6" w:space="11" w:color="E0E0E0"/>
                            <w:bottom w:val="single" w:sz="6" w:space="2" w:color="E0E0E0"/>
                            <w:right w:val="single" w:sz="6" w:space="11" w:color="E0E0E0"/>
                          </w:divBdr>
                          <w:divsChild>
                            <w:div w:id="1357538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37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72"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7652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8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7537967">
          <w:marLeft w:val="30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122">
          <w:marLeft w:val="0"/>
          <w:marRight w:val="0"/>
          <w:marTop w:val="75"/>
          <w:marBottom w:val="0"/>
          <w:divBdr>
            <w:top w:val="single" w:sz="6" w:space="0" w:color="497A15"/>
            <w:left w:val="single" w:sz="6" w:space="0" w:color="497A15"/>
            <w:bottom w:val="single" w:sz="6" w:space="0" w:color="497A15"/>
            <w:right w:val="single" w:sz="6" w:space="0" w:color="497A15"/>
          </w:divBdr>
          <w:divsChild>
            <w:div w:id="135753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38131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9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75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38427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753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8080">
                  <w:marLeft w:val="0"/>
                  <w:marRight w:val="0"/>
                  <w:marTop w:val="150"/>
                  <w:marBottom w:val="225"/>
                  <w:divBdr>
                    <w:top w:val="single" w:sz="12" w:space="0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7436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7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7625">
                                  <w:marLeft w:val="225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538062">
                                  <w:marLeft w:val="225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53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538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37759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8702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5753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8437">
                  <w:marLeft w:val="0"/>
                  <w:marRight w:val="150"/>
                  <w:marTop w:val="0"/>
                  <w:marBottom w:val="0"/>
                  <w:divBdr>
                    <w:top w:val="single" w:sz="6" w:space="19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35753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9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9464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7538612">
                  <w:marLeft w:val="0"/>
                  <w:marRight w:val="225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9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753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8951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59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0D0D0"/>
                        <w:left w:val="single" w:sz="6" w:space="0" w:color="D0D0D0"/>
                        <w:bottom w:val="single" w:sz="6" w:space="0" w:color="D0D0D0"/>
                        <w:right w:val="single" w:sz="6" w:space="0" w:color="D0D0D0"/>
                      </w:divBdr>
                      <w:divsChild>
                        <w:div w:id="135753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8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7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7538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3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8216">
                              <w:marLeft w:val="375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7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7646">
                          <w:marLeft w:val="43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8987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7538371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7539704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8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3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3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0A0A0"/>
            <w:right w:val="none" w:sz="0" w:space="0" w:color="auto"/>
          </w:divBdr>
        </w:div>
        <w:div w:id="1357537665">
          <w:marLeft w:val="15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3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0A0A0"/>
            <w:right w:val="none" w:sz="0" w:space="0" w:color="auto"/>
          </w:divBdr>
        </w:div>
        <w:div w:id="135753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0A0A0"/>
            <w:right w:val="none" w:sz="0" w:space="0" w:color="auto"/>
          </w:divBdr>
        </w:div>
      </w:divsChild>
    </w:div>
    <w:div w:id="1357538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8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8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9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39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539596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538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7537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7537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7538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538814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7538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7538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538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5379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582">
                      <w:marLeft w:val="29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9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9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8883">
                                  <w:marLeft w:val="0"/>
                                  <w:marRight w:val="36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38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539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538287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7539015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7537449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7538276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7539628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57537846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7538922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7539043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57537960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7538110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7539311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57539125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7538024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7538787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57539170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7539017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7539280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7539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538801">
                                              <w:marLeft w:val="0"/>
                                              <w:marRight w:val="21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7539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3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9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9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39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537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53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3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38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030">
          <w:marLeft w:val="0"/>
          <w:marRight w:val="0"/>
          <w:marTop w:val="0"/>
          <w:marBottom w:val="0"/>
          <w:divBdr>
            <w:top w:val="dashed" w:sz="6" w:space="4" w:color="ADADAD"/>
            <w:left w:val="dashed" w:sz="6" w:space="4" w:color="ADADAD"/>
            <w:bottom w:val="dashed" w:sz="6" w:space="4" w:color="ADADAD"/>
            <w:right w:val="dashed" w:sz="6" w:space="4" w:color="ADADAD"/>
          </w:divBdr>
        </w:div>
      </w:divsChild>
    </w:div>
    <w:div w:id="135753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0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7521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75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7629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7778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8078">
                  <w:marLeft w:val="70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8187">
                  <w:marLeft w:val="0"/>
                  <w:marRight w:val="0"/>
                  <w:marTop w:val="0"/>
                  <w:marBottom w:val="0"/>
                  <w:divBdr>
                    <w:top w:val="single" w:sz="12" w:space="1" w:color="auto"/>
                    <w:left w:val="none" w:sz="0" w:space="0" w:color="auto"/>
                    <w:bottom w:val="single" w:sz="12" w:space="1" w:color="auto"/>
                    <w:right w:val="none" w:sz="0" w:space="0" w:color="auto"/>
                  </w:divBdr>
                </w:div>
                <w:div w:id="135753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8336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1" w:color="auto"/>
                    <w:right w:val="none" w:sz="0" w:space="0" w:color="auto"/>
                  </w:divBdr>
                </w:div>
                <w:div w:id="1357539499">
                  <w:marLeft w:val="42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538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3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3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8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38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538821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538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7538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7539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7537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537500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75396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75394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538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538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89">
      <w:marLeft w:val="28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7442">
              <w:marLeft w:val="0"/>
              <w:marRight w:val="0"/>
              <w:marTop w:val="0"/>
              <w:marBottom w:val="0"/>
              <w:divBdr>
                <w:top w:val="double" w:sz="2" w:space="0" w:color="45A245"/>
                <w:left w:val="double" w:sz="2" w:space="0" w:color="45A245"/>
                <w:bottom w:val="double" w:sz="2" w:space="0" w:color="45A245"/>
                <w:right w:val="double" w:sz="2" w:space="0" w:color="45A245"/>
              </w:divBdr>
              <w:divsChild>
                <w:div w:id="1357537687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53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753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7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3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3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3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53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53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53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7691">
          <w:marLeft w:val="0"/>
          <w:marRight w:val="0"/>
          <w:marTop w:val="0"/>
          <w:marBottom w:val="0"/>
          <w:divBdr>
            <w:top w:val="single" w:sz="6" w:space="0" w:color="345487"/>
            <w:left w:val="single" w:sz="6" w:space="0" w:color="345487"/>
            <w:bottom w:val="single" w:sz="6" w:space="0" w:color="345487"/>
            <w:right w:val="single" w:sz="6" w:space="0" w:color="345487"/>
          </w:divBdr>
          <w:divsChild>
            <w:div w:id="13575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3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9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3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8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753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7538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3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3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09">
      <w:marLeft w:val="45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7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7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7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38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8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3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7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7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8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3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537613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5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7537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75388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7539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537352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75396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75383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538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5381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7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9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8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37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539391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538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753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7539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7539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537294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7538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75393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537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537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8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9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7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39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538475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539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7537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7538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7539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537668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75391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75379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538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537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8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38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8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9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9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38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537366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539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7539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7538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7537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538268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75378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75388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5394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5392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3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3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39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9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9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3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3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3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7745">
          <w:marLeft w:val="0"/>
          <w:marRight w:val="0"/>
          <w:marTop w:val="100"/>
          <w:marBottom w:val="100"/>
          <w:divBdr>
            <w:top w:val="single" w:sz="48" w:space="0" w:color="FFFFFF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35753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9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37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7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7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7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7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7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7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8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8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8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8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8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8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9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9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9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9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9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9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9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9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9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9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9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9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3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9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7315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8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50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3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9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9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3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539520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538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7538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7538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7539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539103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75375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75382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5377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5386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7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8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8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39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539504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537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7538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7539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7539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538138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7539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75374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5390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539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3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2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3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7567">
          <w:marLeft w:val="0"/>
          <w:marRight w:val="0"/>
          <w:marTop w:val="75"/>
          <w:marBottom w:val="0"/>
          <w:divBdr>
            <w:top w:val="single" w:sz="6" w:space="0" w:color="497A15"/>
            <w:left w:val="single" w:sz="6" w:space="0" w:color="497A15"/>
            <w:bottom w:val="single" w:sz="6" w:space="0" w:color="497A15"/>
            <w:right w:val="single" w:sz="6" w:space="0" w:color="497A15"/>
          </w:divBdr>
          <w:divsChild>
            <w:div w:id="135753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3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7853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39226">
                          <w:marLeft w:val="43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9476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753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962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9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7538113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75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448">
          <w:marLeft w:val="30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8967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753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297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753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7406">
                  <w:marLeft w:val="0"/>
                  <w:marRight w:val="0"/>
                  <w:marTop w:val="150"/>
                  <w:marBottom w:val="225"/>
                  <w:divBdr>
                    <w:top w:val="single" w:sz="12" w:space="0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8559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8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7321">
                                  <w:marLeft w:val="225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538522">
                                  <w:marLeft w:val="225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538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38014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39604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7539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5753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8170">
                  <w:marLeft w:val="0"/>
                  <w:marRight w:val="225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9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7538202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5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0D0D0"/>
                        <w:left w:val="single" w:sz="6" w:space="0" w:color="D0D0D0"/>
                        <w:bottom w:val="single" w:sz="6" w:space="0" w:color="D0D0D0"/>
                        <w:right w:val="single" w:sz="6" w:space="0" w:color="D0D0D0"/>
                      </w:divBdr>
                      <w:divsChild>
                        <w:div w:id="135753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9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9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753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8207">
                              <w:marLeft w:val="375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75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7538430">
                  <w:marLeft w:val="0"/>
                  <w:marRight w:val="150"/>
                  <w:marTop w:val="0"/>
                  <w:marBottom w:val="0"/>
                  <w:divBdr>
                    <w:top w:val="single" w:sz="6" w:space="19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35753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539489">
                              <w:marLeft w:val="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38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3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3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3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605">
          <w:marLeft w:val="0"/>
          <w:marRight w:val="0"/>
          <w:marTop w:val="150"/>
          <w:marBottom w:val="300"/>
          <w:divBdr>
            <w:top w:val="single" w:sz="6" w:space="8" w:color="525252"/>
            <w:left w:val="single" w:sz="6" w:space="9" w:color="525252"/>
            <w:bottom w:val="single" w:sz="6" w:space="8" w:color="525252"/>
            <w:right w:val="single" w:sz="6" w:space="9" w:color="525252"/>
          </w:divBdr>
          <w:divsChild>
            <w:div w:id="135753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39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3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955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53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32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9314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39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052">
              <w:marLeft w:val="0"/>
              <w:marRight w:val="0"/>
              <w:marTop w:val="0"/>
              <w:marBottom w:val="0"/>
              <w:divBdr>
                <w:top w:val="dotted" w:sz="6" w:space="8" w:color="CCCCCC"/>
                <w:left w:val="dotted" w:sz="6" w:space="8" w:color="CCCCCC"/>
                <w:bottom w:val="dotted" w:sz="6" w:space="8" w:color="CCCCCC"/>
                <w:right w:val="dotted" w:sz="6" w:space="8" w:color="CCCCCC"/>
              </w:divBdr>
            </w:div>
          </w:divsChild>
        </w:div>
      </w:divsChild>
    </w:div>
    <w:div w:id="135753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39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7670">
              <w:marLeft w:val="24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39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230</Words>
  <Characters>1313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                                                УТВЕРЖДАЮ:</dc:title>
  <dc:subject/>
  <dc:creator>user</dc:creator>
  <cp:keywords/>
  <dc:description/>
  <cp:lastModifiedBy>User</cp:lastModifiedBy>
  <cp:revision>2</cp:revision>
  <cp:lastPrinted>2020-01-16T11:21:00Z</cp:lastPrinted>
  <dcterms:created xsi:type="dcterms:W3CDTF">2020-03-11T11:41:00Z</dcterms:created>
  <dcterms:modified xsi:type="dcterms:W3CDTF">2020-03-11T11:41:00Z</dcterms:modified>
</cp:coreProperties>
</file>